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52F76" w14:textId="5C0D9E85" w:rsidR="00FA24FE" w:rsidRPr="00967CFB" w:rsidRDefault="00FA24FE" w:rsidP="00FA24FE">
      <w:pPr>
        <w:tabs>
          <w:tab w:val="center" w:pos="4536"/>
          <w:tab w:val="right" w:pos="7938"/>
          <w:tab w:val="right" w:pos="9639"/>
        </w:tabs>
        <w:spacing w:after="0"/>
        <w:ind w:right="2"/>
        <w:rPr>
          <w:rFonts w:ascii="Arial" w:hAnsi="Arial" w:cs="Arial" w:hint="eastAsia"/>
          <w:b/>
          <w:bCs/>
          <w:sz w:val="28"/>
          <w:lang w:eastAsia="zh-CN"/>
        </w:rPr>
      </w:pPr>
      <w:bookmarkStart w:id="0" w:name="_Ref462675860"/>
      <w:r w:rsidRPr="00A80D3B">
        <w:rPr>
          <w:rFonts w:ascii="Arial" w:hAnsi="Arial" w:cs="Arial"/>
          <w:b/>
          <w:bCs/>
          <w:sz w:val="28"/>
        </w:rPr>
        <w:t>3GPP TSG RAN WG1 #</w:t>
      </w:r>
      <w:r w:rsidR="00F4395A">
        <w:rPr>
          <w:rFonts w:ascii="Arial" w:hAnsi="Arial" w:cs="Arial" w:hint="eastAsia"/>
          <w:b/>
          <w:bCs/>
          <w:sz w:val="28"/>
          <w:lang w:eastAsia="zh-CN"/>
        </w:rPr>
        <w:t>118</w:t>
      </w:r>
      <w:r w:rsidRPr="00A80D3B">
        <w:rPr>
          <w:rFonts w:ascii="Arial" w:hAnsi="Arial" w:cs="Arial"/>
          <w:b/>
          <w:bCs/>
          <w:sz w:val="28"/>
        </w:rPr>
        <w:tab/>
      </w:r>
      <w:r w:rsidRPr="00A80D3B">
        <w:rPr>
          <w:rFonts w:ascii="Arial" w:hAnsi="Arial" w:cs="Arial"/>
          <w:b/>
          <w:bCs/>
          <w:sz w:val="28"/>
        </w:rPr>
        <w:tab/>
      </w:r>
      <w:r w:rsidR="00726CFF">
        <w:rPr>
          <w:rFonts w:ascii="Arial" w:hAnsi="Arial" w:cs="Arial"/>
          <w:b/>
          <w:bCs/>
          <w:sz w:val="28"/>
        </w:rPr>
        <w:t xml:space="preserve">     </w:t>
      </w:r>
      <w:r w:rsidRPr="00A80D3B">
        <w:rPr>
          <w:rFonts w:ascii="Arial" w:hAnsi="Arial" w:cs="Arial"/>
          <w:b/>
          <w:bCs/>
          <w:sz w:val="28"/>
        </w:rPr>
        <w:tab/>
      </w:r>
      <w:r w:rsidR="00726CFF">
        <w:rPr>
          <w:rFonts w:ascii="Arial" w:hAnsi="Arial" w:cs="Arial"/>
          <w:b/>
          <w:bCs/>
          <w:sz w:val="28"/>
        </w:rPr>
        <w:t xml:space="preserve"> </w:t>
      </w:r>
      <w:r w:rsidRPr="00ED2610">
        <w:rPr>
          <w:rFonts w:ascii="Arial" w:hAnsi="Arial" w:cs="Arial"/>
          <w:b/>
          <w:bCs/>
          <w:sz w:val="28"/>
        </w:rPr>
        <w:t>R1-</w:t>
      </w:r>
      <w:r w:rsidR="00E6340C" w:rsidRPr="00ED2610">
        <w:rPr>
          <w:rFonts w:ascii="Arial" w:hAnsi="Arial" w:cs="Arial"/>
          <w:b/>
          <w:bCs/>
          <w:sz w:val="28"/>
        </w:rPr>
        <w:t>240</w:t>
      </w:r>
      <w:r w:rsidR="001B6A81">
        <w:rPr>
          <w:rFonts w:ascii="Arial" w:hAnsi="Arial" w:cs="Arial" w:hint="eastAsia"/>
          <w:b/>
          <w:bCs/>
          <w:sz w:val="28"/>
          <w:lang w:eastAsia="zh-CN"/>
        </w:rPr>
        <w:t>7014</w:t>
      </w:r>
    </w:p>
    <w:p w14:paraId="389A2FE8" w14:textId="1CF39443" w:rsidR="00486CC1" w:rsidRDefault="00486CC1" w:rsidP="001630E1">
      <w:pPr>
        <w:tabs>
          <w:tab w:val="center" w:pos="4536"/>
          <w:tab w:val="right" w:pos="9072"/>
        </w:tabs>
        <w:spacing w:after="0"/>
        <w:rPr>
          <w:rFonts w:ascii="Arial" w:hAnsi="Arial" w:cs="Arial"/>
          <w:b/>
          <w:bCs/>
          <w:sz w:val="28"/>
        </w:rPr>
      </w:pPr>
      <w:r w:rsidRPr="00486CC1">
        <w:rPr>
          <w:rFonts w:ascii="Arial" w:hAnsi="Arial" w:cs="Arial"/>
          <w:b/>
          <w:bCs/>
          <w:sz w:val="28"/>
        </w:rPr>
        <w:t>Maastricht, NL, August 19th – 23rd, 2024</w:t>
      </w:r>
    </w:p>
    <w:p w14:paraId="27A04F71" w14:textId="77777777" w:rsidR="00486CC1" w:rsidRPr="009513AC" w:rsidRDefault="00486CC1" w:rsidP="001630E1">
      <w:pPr>
        <w:tabs>
          <w:tab w:val="center" w:pos="4536"/>
          <w:tab w:val="right" w:pos="9072"/>
        </w:tabs>
        <w:spacing w:after="0"/>
        <w:rPr>
          <w:rFonts w:ascii="Arial" w:eastAsia="MS Mincho" w:hAnsi="Arial" w:cs="Arial"/>
          <w:b/>
          <w:bCs/>
          <w:sz w:val="28"/>
          <w:lang w:eastAsia="ja-JP"/>
        </w:rPr>
      </w:pPr>
    </w:p>
    <w:p w14:paraId="612BF82B" w14:textId="22CB57F1"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A8121D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67270" w:rsidRPr="00567270">
        <w:rPr>
          <w:rFonts w:ascii="Arial" w:hAnsi="Arial"/>
          <w:bCs/>
          <w:sz w:val="24"/>
        </w:rPr>
        <w:t>Maintenance on NR MIMO Evolution for Downlink and Uplink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9C876A1" w14:textId="7A01CDA8" w:rsidR="00E54835" w:rsidRDefault="0017601D" w:rsidP="009F5567">
      <w:pPr>
        <w:jc w:val="both"/>
      </w:pPr>
      <w:r>
        <w:t xml:space="preserve">Overall, Rel-18 MIMO was standardized with very good progress. There are only a few minor maintenance issues that are identified and address in this contribution. </w:t>
      </w:r>
      <w:r w:rsidR="00E95917">
        <w:t xml:space="preserve"> </w:t>
      </w:r>
    </w:p>
    <w:p w14:paraId="560FF6FC" w14:textId="7CD0396B" w:rsidR="00916B47" w:rsidRDefault="0034273C" w:rsidP="00916B47">
      <w:pPr>
        <w:pStyle w:val="Heading1"/>
        <w:rPr>
          <w:rFonts w:cs="Arial"/>
          <w:bCs/>
          <w:szCs w:val="36"/>
          <w:lang w:eastAsia="ja-JP"/>
        </w:rPr>
      </w:pPr>
      <w:r>
        <w:rPr>
          <w:rFonts w:cs="Arial"/>
          <w:bCs/>
          <w:szCs w:val="36"/>
          <w:lang w:eastAsia="ja-JP"/>
        </w:rPr>
        <w:t xml:space="preserve">Remaining issues of </w:t>
      </w:r>
      <w:r w:rsidRPr="0034273C">
        <w:rPr>
          <w:rFonts w:cs="Arial"/>
          <w:bCs/>
          <w:szCs w:val="36"/>
          <w:lang w:eastAsia="ja-JP"/>
        </w:rPr>
        <w:t xml:space="preserve">two TAs for multi-DCI based </w:t>
      </w:r>
      <w:proofErr w:type="spellStart"/>
      <w:r w:rsidRPr="0034273C">
        <w:rPr>
          <w:rFonts w:cs="Arial"/>
          <w:bCs/>
          <w:szCs w:val="36"/>
          <w:lang w:eastAsia="ja-JP"/>
        </w:rPr>
        <w:t>mTRP</w:t>
      </w:r>
      <w:proofErr w:type="spellEnd"/>
    </w:p>
    <w:p w14:paraId="30192AE6" w14:textId="229CB5AF" w:rsidR="00416B0D" w:rsidRPr="00416B0D" w:rsidRDefault="00416B0D" w:rsidP="00416B0D">
      <w:pPr>
        <w:jc w:val="both"/>
      </w:pPr>
      <w:r>
        <w:t xml:space="preserve">We discuss </w:t>
      </w:r>
      <w:r>
        <w:rPr>
          <w:rFonts w:hint="eastAsia"/>
          <w:lang w:eastAsia="zh-CN"/>
        </w:rPr>
        <w:t>one</w:t>
      </w:r>
      <w:r>
        <w:t xml:space="preserve"> issue related to maintenance of </w:t>
      </w:r>
      <w:r w:rsidRPr="00651BF3">
        <w:t xml:space="preserve">two TAs for multi-DCI based </w:t>
      </w:r>
      <w:proofErr w:type="spellStart"/>
      <w:r w:rsidRPr="00651BF3">
        <w:t>mTRP</w:t>
      </w:r>
      <w:proofErr w:type="spellEnd"/>
      <w:r>
        <w:t xml:space="preserve">, which </w:t>
      </w:r>
      <w:r>
        <w:rPr>
          <w:rFonts w:hint="eastAsia"/>
          <w:lang w:eastAsia="zh-CN"/>
        </w:rPr>
        <w:t>is</w:t>
      </w:r>
      <w:r>
        <w:t xml:space="preserve"> critical issue in our view:</w:t>
      </w:r>
    </w:p>
    <w:p w14:paraId="3443B042" w14:textId="41D67319" w:rsidR="002E5E0A" w:rsidRPr="00AA7BEA" w:rsidRDefault="002E5E0A" w:rsidP="00AA7BEA">
      <w:pPr>
        <w:pStyle w:val="Heading2"/>
      </w:pPr>
      <w:bookmarkStart w:id="4" w:name="_Hlk162968403"/>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bookmarkStart w:id="15" w:name="_Ref525738606"/>
      <w:bookmarkStart w:id="16" w:name="_Ref7626308"/>
      <w:bookmarkStart w:id="17" w:name="_Ref21100018"/>
      <w:r w:rsidRPr="00AA7BEA">
        <w:t xml:space="preserve">Closed </w:t>
      </w:r>
      <w:bookmarkEnd w:id="4"/>
      <w:r w:rsidRPr="00AA7BEA">
        <w:t xml:space="preserve">loop reset for power control after PRACH   </w:t>
      </w:r>
    </w:p>
    <w:p w14:paraId="79244550" w14:textId="77777777" w:rsidR="006A2EF3" w:rsidRPr="00AA7BEA" w:rsidRDefault="006A2EF3" w:rsidP="006A2EF3">
      <w:pPr>
        <w:jc w:val="both"/>
        <w:rPr>
          <w:bCs/>
          <w:iCs/>
          <w:lang w:val="en-GB" w:eastAsia="ko-KR"/>
        </w:rPr>
      </w:pPr>
      <w:r w:rsidRPr="00AA7BEA">
        <w:rPr>
          <w:bCs/>
          <w:iCs/>
          <w:lang w:val="en-GB" w:eastAsia="ko-KR"/>
        </w:rPr>
        <w:t xml:space="preserve">In existing specification, the closed loop power control adjustment state for </w:t>
      </w:r>
      <m:oMath>
        <m:r>
          <w:rPr>
            <w:rFonts w:ascii="Cambria Math" w:hAnsi="Cambria Math"/>
          </w:rPr>
          <m:t>l=0</m:t>
        </m:r>
      </m:oMath>
      <w:r w:rsidRPr="00AA7BEA">
        <w:t xml:space="preserve"> (the first closed loop) for PUSCH is reset any time after receiving a RAR (see the text copied below for PUSCH from 38.213 Section 7.1.1): </w:t>
      </w:r>
    </w:p>
    <w:p w14:paraId="7F83F71C" w14:textId="77777777" w:rsidR="006A2EF3" w:rsidRPr="00AA7BEA" w:rsidRDefault="006A2EF3" w:rsidP="006A2EF3">
      <w:pPr>
        <w:jc w:val="both"/>
        <w:rPr>
          <w:bCs/>
          <w:iCs/>
          <w:lang w:val="en-GB" w:eastAsia="ko-KR"/>
        </w:rPr>
      </w:pPr>
      <w:r w:rsidRPr="00AA7BEA">
        <w:rPr>
          <w:noProof/>
        </w:rPr>
        <mc:AlternateContent>
          <mc:Choice Requires="wps">
            <w:drawing>
              <wp:anchor distT="0" distB="0" distL="114300" distR="114300" simplePos="0" relativeHeight="251660289" behindDoc="0" locked="0" layoutInCell="1" allowOverlap="1" wp14:anchorId="7CD6902D" wp14:editId="4E661525">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CD6902D" id="_x0000_t202" coordsize="21600,21600" o:spt="202" path="m,l,21600r21600,l21600,xe">
                <v:stroke joinstyle="miter"/>
                <v:path gradientshapeok="t" o:connecttype="rect"/>
              </v:shapetype>
              <v:shape id="Text Box 10" o:spid="_x0000_s1026" type="#_x0000_t202" style="position:absolute;left:0;text-align:left;margin-left:0;margin-top:0;width:2in;height:2in;z-index:251660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v:textbox>
                <w10:wrap type="square"/>
              </v:shape>
            </w:pict>
          </mc:Fallback>
        </mc:AlternateContent>
      </w:r>
    </w:p>
    <w:p w14:paraId="04ABE07E" w14:textId="77777777" w:rsidR="006A2EF3" w:rsidRPr="00AA7BEA" w:rsidRDefault="006A2EF3" w:rsidP="006A2EF3">
      <w:pPr>
        <w:jc w:val="both"/>
        <w:rPr>
          <w:bCs/>
          <w:lang w:val="en-GB" w:eastAsia="ko-KR"/>
        </w:rPr>
      </w:pPr>
      <w:r w:rsidRPr="00AA7BEA">
        <w:rPr>
          <w:bCs/>
          <w:iCs/>
          <w:lang w:val="en-GB" w:eastAsia="ko-KR"/>
        </w:rPr>
        <w:t>In the case of two TAGs, CFRA based PDCCH order can specifically trigger PRACH toward either the first TRP or the second TRP. When two closed loop adjustment states are configured for PUSCH (</w:t>
      </w:r>
      <w:proofErr w:type="spellStart"/>
      <w:r w:rsidRPr="00AA7BEA">
        <w:rPr>
          <w:bCs/>
          <w:i/>
          <w:iCs/>
          <w:lang w:eastAsia="ko-KR"/>
        </w:rPr>
        <w:t>twoPUSCH</w:t>
      </w:r>
      <w:proofErr w:type="spellEnd"/>
      <w:r w:rsidRPr="00AA7BEA">
        <w:rPr>
          <w:bCs/>
          <w:i/>
          <w:iCs/>
          <w:lang w:eastAsia="ko-KR"/>
        </w:rPr>
        <w:t>-PC-</w:t>
      </w:r>
      <w:proofErr w:type="spellStart"/>
      <w:r w:rsidRPr="00AA7BEA">
        <w:rPr>
          <w:bCs/>
          <w:i/>
          <w:iCs/>
          <w:lang w:eastAsia="ko-KR"/>
        </w:rPr>
        <w:t>AdjustmentStates</w:t>
      </w:r>
      <w:proofErr w:type="spellEnd"/>
      <w:r w:rsidRPr="00AA7BEA">
        <w:rPr>
          <w:bCs/>
          <w:i/>
          <w:iCs/>
          <w:lang w:eastAsia="ko-KR"/>
        </w:rPr>
        <w:t xml:space="preserve"> </w:t>
      </w:r>
      <w:r w:rsidRPr="00AA7BEA">
        <w:rPr>
          <w:bCs/>
          <w:lang w:eastAsia="ko-KR"/>
        </w:rPr>
        <w:t>is configured</w:t>
      </w:r>
      <w:r w:rsidRPr="00AA7BEA">
        <w:rPr>
          <w:bCs/>
          <w:lang w:val="en-GB" w:eastAsia="ko-KR"/>
        </w:rPr>
        <w:t>), the resetting mechanism above results in unnecessary interruption if PRACH is triggered toward the second TRP. This is because, the first closed loop index (</w:t>
      </w:r>
      <m:oMath>
        <m:r>
          <w:rPr>
            <w:rFonts w:ascii="Cambria Math" w:hAnsi="Cambria Math"/>
          </w:rPr>
          <m:t>l=0</m:t>
        </m:r>
      </m:oMath>
      <w:r w:rsidRPr="00AA7BEA">
        <w:rPr>
          <w:bCs/>
          <w:lang w:val="en-GB" w:eastAsia="ko-KR"/>
        </w:rPr>
        <w:t>) that may be configured for the first TRP is reset instead of the second closed loop index (</w:t>
      </w:r>
      <m:oMath>
        <m:r>
          <w:rPr>
            <w:rFonts w:ascii="Cambria Math" w:hAnsi="Cambria Math"/>
          </w:rPr>
          <m:t>l=1</m:t>
        </m:r>
      </m:oMath>
      <w:r w:rsidRPr="00AA7BEA">
        <w:rPr>
          <w:bCs/>
          <w:lang w:val="en-GB" w:eastAsia="ko-KR"/>
        </w:rPr>
        <w:t>).</w:t>
      </w:r>
    </w:p>
    <w:p w14:paraId="50CFE3DD" w14:textId="77777777" w:rsidR="006A2EF3" w:rsidRDefault="006A2EF3" w:rsidP="006A2EF3">
      <w:pPr>
        <w:jc w:val="both"/>
        <w:rPr>
          <w:bCs/>
          <w:lang w:val="en-GB" w:eastAsia="zh-CN"/>
        </w:rPr>
      </w:pPr>
      <w:r w:rsidRPr="00AA7BEA">
        <w:rPr>
          <w:bCs/>
          <w:lang w:val="en-GB" w:eastAsia="ko-KR"/>
        </w:rPr>
        <w:t xml:space="preserve">To address this issue, UE needs to determine whether to reset the first </w:t>
      </w:r>
      <w:r w:rsidRPr="00AA7BEA">
        <w:rPr>
          <w:bCs/>
          <w:iCs/>
          <w:lang w:val="en-GB" w:eastAsia="ko-KR"/>
        </w:rPr>
        <w:t xml:space="preserve">closed loop power control adjustment state </w:t>
      </w:r>
      <w:r w:rsidRPr="00AA7BEA">
        <w:rPr>
          <w:bCs/>
          <w:lang w:val="en-GB" w:eastAsia="ko-KR"/>
        </w:rPr>
        <w:t>(</w:t>
      </w:r>
      <m:oMath>
        <m:r>
          <w:rPr>
            <w:rFonts w:ascii="Cambria Math" w:hAnsi="Cambria Math"/>
          </w:rPr>
          <m:t>l=0</m:t>
        </m:r>
      </m:oMath>
      <w:r w:rsidRPr="00AA7BEA">
        <w:rPr>
          <w:bCs/>
          <w:lang w:val="en-GB" w:eastAsia="ko-KR"/>
        </w:rPr>
        <w:t>)</w:t>
      </w:r>
      <w:r w:rsidRPr="00AA7BEA">
        <w:rPr>
          <w:bCs/>
          <w:iCs/>
          <w:lang w:val="en-GB" w:eastAsia="ko-KR"/>
        </w:rPr>
        <w:t xml:space="preserve"> or reset the second closed loop power control adjustment state </w:t>
      </w:r>
      <w:r w:rsidRPr="00AA7BEA">
        <w:rPr>
          <w:bCs/>
          <w:lang w:val="en-GB" w:eastAsia="ko-KR"/>
        </w:rPr>
        <w:t>(</w:t>
      </w:r>
      <m:oMath>
        <m:r>
          <w:rPr>
            <w:rFonts w:ascii="Cambria Math" w:hAnsi="Cambria Math"/>
          </w:rPr>
          <m:t>l=1</m:t>
        </m:r>
      </m:oMath>
      <w:r w:rsidRPr="00AA7BEA">
        <w:rPr>
          <w:bCs/>
          <w:lang w:val="en-GB" w:eastAsia="ko-KR"/>
        </w:rPr>
        <w:t xml:space="preserve">) based on whether the PRACH is toward the first TRP or the second TRP. </w:t>
      </w:r>
      <w:r>
        <w:rPr>
          <w:rFonts w:hint="eastAsia"/>
          <w:bCs/>
          <w:lang w:val="en-GB" w:eastAsia="zh-CN"/>
        </w:rPr>
        <w:t>As one option, f</w:t>
      </w:r>
      <w:r w:rsidRPr="00AA7BEA">
        <w:rPr>
          <w:bCs/>
          <w:lang w:val="en-GB" w:eastAsia="ko-KR"/>
        </w:rPr>
        <w:t xml:space="preserve">or both inter-cell and intra-cell </w:t>
      </w:r>
      <w:proofErr w:type="spellStart"/>
      <w:r w:rsidRPr="00AA7BEA">
        <w:rPr>
          <w:bCs/>
          <w:lang w:val="en-GB" w:eastAsia="ko-KR"/>
        </w:rPr>
        <w:t>mTRP</w:t>
      </w:r>
      <w:proofErr w:type="spellEnd"/>
      <w:r w:rsidRPr="00AA7BEA">
        <w:rPr>
          <w:bCs/>
          <w:lang w:val="en-GB" w:eastAsia="ko-KR"/>
        </w:rPr>
        <w:t>, the indication of the TAG in the RAR (“TI” field of the RAR as described in 38.321 Section 6.2.3) can be also used given that such reset is anyway after reception of the RAR.</w:t>
      </w:r>
      <w:r>
        <w:rPr>
          <w:rFonts w:hint="eastAsia"/>
          <w:bCs/>
          <w:lang w:val="en-GB" w:eastAsia="zh-CN"/>
        </w:rPr>
        <w:t xml:space="preserve"> Alternatively, the PRACH association indicator in the PDCCH order can be used. For inter-cell </w:t>
      </w:r>
      <w:proofErr w:type="spellStart"/>
      <w:r>
        <w:rPr>
          <w:rFonts w:hint="eastAsia"/>
          <w:bCs/>
          <w:lang w:val="en-GB" w:eastAsia="zh-CN"/>
        </w:rPr>
        <w:t>mTRP</w:t>
      </w:r>
      <w:proofErr w:type="spellEnd"/>
      <w:r>
        <w:rPr>
          <w:rFonts w:hint="eastAsia"/>
          <w:bCs/>
          <w:lang w:val="en-GB" w:eastAsia="zh-CN"/>
        </w:rPr>
        <w:t xml:space="preserve">, the PRACH association indicator indicates a PCI associated with the PRACH transmission. In this case, the UE resets the closed loop power control adjustment state of the active TCI states associated with the same PCI as PRACH. For intra-cell </w:t>
      </w:r>
      <w:proofErr w:type="spellStart"/>
      <w:r>
        <w:rPr>
          <w:rFonts w:hint="eastAsia"/>
          <w:bCs/>
          <w:lang w:val="en-GB" w:eastAsia="zh-CN"/>
        </w:rPr>
        <w:t>mTRP</w:t>
      </w:r>
      <w:proofErr w:type="spellEnd"/>
      <w:r>
        <w:rPr>
          <w:rFonts w:hint="eastAsia"/>
          <w:bCs/>
          <w:lang w:val="en-GB" w:eastAsia="zh-CN"/>
        </w:rPr>
        <w:t>, the PRACH association indicator indicates whether same-TRP PDCCH order or cross-TRP PDCCH order is used. In this case, if PRACH association indicator is 0, the UE resets the closed loop power control adjustment state of the active TCI states associated with the same</w:t>
      </w:r>
      <w:r w:rsidRPr="006A14B1">
        <w:rPr>
          <w:bCs/>
          <w:i/>
          <w:iCs/>
          <w:lang w:val="en-GB" w:eastAsia="zh-CN"/>
        </w:rPr>
        <w:t xml:space="preserve"> </w:t>
      </w:r>
      <w:proofErr w:type="spellStart"/>
      <w:r w:rsidRPr="006A14B1">
        <w:rPr>
          <w:bCs/>
          <w:i/>
          <w:iCs/>
          <w:lang w:val="en-GB" w:eastAsia="zh-CN"/>
        </w:rPr>
        <w:t>coresetPoolIndex</w:t>
      </w:r>
      <w:proofErr w:type="spellEnd"/>
      <w:r>
        <w:rPr>
          <w:rFonts w:hint="eastAsia"/>
          <w:bCs/>
          <w:lang w:val="en-GB" w:eastAsia="zh-CN"/>
        </w:rPr>
        <w:t xml:space="preserve"> as the PDCCH order DCI. If the PRACH association indicator is 1, the UE resets the closed loop power control adjustment state of the active TCI states associated with a different </w:t>
      </w:r>
      <w:proofErr w:type="spellStart"/>
      <w:r w:rsidRPr="00182075">
        <w:rPr>
          <w:rFonts w:hint="eastAsia"/>
          <w:bCs/>
          <w:i/>
          <w:iCs/>
          <w:lang w:val="en-GB" w:eastAsia="zh-CN"/>
        </w:rPr>
        <w:t>coresetPoolIndex</w:t>
      </w:r>
      <w:proofErr w:type="spellEnd"/>
      <w:r>
        <w:rPr>
          <w:rFonts w:hint="eastAsia"/>
          <w:bCs/>
          <w:lang w:val="en-GB" w:eastAsia="zh-CN"/>
        </w:rPr>
        <w:t xml:space="preserve"> from the PDCCH order DCI.</w:t>
      </w:r>
    </w:p>
    <w:p w14:paraId="526587ED" w14:textId="77777777" w:rsidR="006A2EF3" w:rsidRPr="00AA7BEA" w:rsidRDefault="006A2EF3" w:rsidP="006A2EF3">
      <w:pPr>
        <w:jc w:val="both"/>
        <w:rPr>
          <w:bCs/>
          <w:lang w:val="en-GB" w:eastAsia="zh-CN"/>
        </w:rPr>
      </w:pPr>
      <w:r>
        <w:rPr>
          <w:rFonts w:hint="eastAsia"/>
          <w:bCs/>
          <w:lang w:val="en-GB" w:eastAsia="zh-CN"/>
        </w:rPr>
        <w:t xml:space="preserve">Both options can resolve the incorrect CLPC reset issue and avoid </w:t>
      </w:r>
      <w:r w:rsidRPr="00AA7BEA">
        <w:rPr>
          <w:bCs/>
          <w:lang w:val="en-GB" w:eastAsia="ko-KR"/>
        </w:rPr>
        <w:t>unnecessary interruption</w:t>
      </w:r>
      <w:r>
        <w:rPr>
          <w:rFonts w:hint="eastAsia"/>
          <w:bCs/>
          <w:lang w:val="en-GB" w:eastAsia="zh-CN"/>
        </w:rPr>
        <w:t>. In last meeting, some companies raised concerns on option 1 because of the association between TAG and closed loop index. Option 2 doesn</w:t>
      </w:r>
      <w:r>
        <w:rPr>
          <w:bCs/>
          <w:lang w:val="en-GB" w:eastAsia="zh-CN"/>
        </w:rPr>
        <w:t>’</w:t>
      </w:r>
      <w:r>
        <w:rPr>
          <w:rFonts w:hint="eastAsia"/>
          <w:bCs/>
          <w:lang w:val="en-GB" w:eastAsia="zh-CN"/>
        </w:rPr>
        <w:t xml:space="preserve">t require such association. But option 1 seems the simplest way and a same solution can be applied to both inter-cell and intra-cell </w:t>
      </w:r>
      <w:proofErr w:type="spellStart"/>
      <w:r>
        <w:rPr>
          <w:rFonts w:hint="eastAsia"/>
          <w:bCs/>
          <w:lang w:val="en-GB" w:eastAsia="zh-CN"/>
        </w:rPr>
        <w:t>mTRP</w:t>
      </w:r>
      <w:proofErr w:type="spellEnd"/>
      <w:r>
        <w:rPr>
          <w:rFonts w:hint="eastAsia"/>
          <w:bCs/>
          <w:lang w:val="en-GB" w:eastAsia="zh-CN"/>
        </w:rPr>
        <w:t xml:space="preserve">. </w:t>
      </w:r>
    </w:p>
    <w:p w14:paraId="1C1C657E" w14:textId="77777777" w:rsidR="006A2EF3" w:rsidRPr="00AA7BEA" w:rsidRDefault="006A2EF3" w:rsidP="006A2EF3">
      <w:pPr>
        <w:spacing w:after="0"/>
        <w:jc w:val="both"/>
        <w:rPr>
          <w:b/>
          <w:iCs/>
          <w:lang w:val="en-GB" w:eastAsia="ko-KR"/>
        </w:rPr>
      </w:pPr>
      <w:r w:rsidRPr="00AA7BEA">
        <w:rPr>
          <w:rFonts w:eastAsia="Batang"/>
          <w:b/>
          <w:u w:val="single"/>
          <w:lang w:val="en-GB"/>
        </w:rPr>
        <w:lastRenderedPageBreak/>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086E56D0" w14:textId="77777777" w:rsidR="006A2EF3" w:rsidRPr="00AA7BEA" w:rsidRDefault="006A2EF3" w:rsidP="006A2EF3">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0C051A58"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3AD05EF6"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6D7D7A9" w14:textId="77777777" w:rsidR="006A2EF3" w:rsidRPr="00356C25" w:rsidRDefault="006A2EF3" w:rsidP="006A2EF3">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01795580" w14:textId="77777777" w:rsidR="006A2EF3" w:rsidRPr="006A14B1" w:rsidRDefault="006A2EF3" w:rsidP="006A2EF3">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26D1C094"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 xml:space="preserve">value as PDCCH </w:t>
      </w:r>
      <w:proofErr w:type="gramStart"/>
      <w:r>
        <w:rPr>
          <w:rFonts w:ascii="Times New Roman" w:eastAsiaTheme="minorEastAsia" w:hAnsi="Times New Roman" w:hint="eastAsia"/>
          <w:b/>
          <w:sz w:val="20"/>
          <w:szCs w:val="20"/>
          <w:lang w:val="en-GB" w:eastAsia="zh-CN"/>
        </w:rPr>
        <w:t>order;</w:t>
      </w:r>
      <w:proofErr w:type="gramEnd"/>
    </w:p>
    <w:p w14:paraId="57D5C6A1"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F32042A" w14:textId="77777777" w:rsidR="006A2EF3" w:rsidRPr="00AA7BEA" w:rsidRDefault="006A2EF3" w:rsidP="006A2EF3">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428DFB99" w14:textId="606204C4" w:rsidR="002E5E0A" w:rsidRPr="00AA7BEA" w:rsidRDefault="002E5E0A" w:rsidP="002E5E0A">
      <w:r w:rsidRPr="00AA7BEA">
        <w:t>============TP</w:t>
      </w:r>
      <w:r w:rsidR="00FD0ACA">
        <w:t>1</w:t>
      </w:r>
      <w:r w:rsidR="006A2EF3">
        <w:rPr>
          <w:rFonts w:hint="eastAsia"/>
          <w:lang w:eastAsia="zh-CN"/>
        </w:rPr>
        <w:t xml:space="preserve"> (Option 1)</w:t>
      </w:r>
      <w:r w:rsidRPr="00AA7BEA">
        <w:t xml:space="preserve"> for 38.213 Section 7.1.1 ==============================</w:t>
      </w:r>
    </w:p>
    <w:p w14:paraId="5BF9E376" w14:textId="77777777" w:rsidR="002E5E0A" w:rsidRPr="00AA7BEA" w:rsidRDefault="002E5E0A" w:rsidP="002E5E0A">
      <w:r w:rsidRPr="00AA7BEA">
        <w:t>--Unchanged part omitted------------------------</w:t>
      </w:r>
    </w:p>
    <w:p w14:paraId="239EB6A4" w14:textId="77777777" w:rsidR="00A4690D" w:rsidRPr="00AA7BEA" w:rsidRDefault="00A4690D" w:rsidP="00A4690D">
      <w:pPr>
        <w:pStyle w:val="B1"/>
        <w:ind w:left="284" w:firstLine="0"/>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1AD1770A" w14:textId="77777777" w:rsidR="00A4690D" w:rsidRPr="00AA7BEA" w:rsidRDefault="00A4690D" w:rsidP="00A4690D">
      <w:pPr>
        <w:pStyle w:val="B2"/>
        <w:ind w:left="576"/>
      </w:pPr>
      <w:r w:rsidRPr="00AA7BEA">
        <w:t>-</w:t>
      </w:r>
      <w:r w:rsidRPr="00AA7BEA">
        <w:tab/>
      </w:r>
      <w:r w:rsidRPr="00AA7BEA">
        <w:rPr>
          <w:lang w:val="en-GB"/>
        </w:rPr>
        <w:t>If</w:t>
      </w:r>
      <w:r w:rsidRPr="00AA7BEA">
        <w:t xml:space="preserve"> the UE receives a </w:t>
      </w:r>
      <w:proofErr w:type="gramStart"/>
      <w:r w:rsidRPr="00AA7BEA">
        <w:t>random access</w:t>
      </w:r>
      <w:proofErr w:type="gramEnd"/>
      <w:r w:rsidRPr="00AA7BEA">
        <w:t xml:space="preserve">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32C2869" w14:textId="77777777" w:rsidR="002E5E0A" w:rsidRPr="00AA7BEA" w:rsidRDefault="002E5E0A" w:rsidP="00A4690D">
      <w:pPr>
        <w:pStyle w:val="B3"/>
        <w:ind w:left="86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0171883" w14:textId="77777777" w:rsidR="002E5E0A" w:rsidRPr="00AA7BEA" w:rsidRDefault="002E5E0A" w:rsidP="00A4690D">
      <w:pPr>
        <w:pStyle w:val="B3"/>
        <w:ind w:left="1152"/>
      </w:pPr>
      <w:r w:rsidRPr="00AA7BEA">
        <w:rPr>
          <w:color w:val="FF0000"/>
        </w:rPr>
        <w:t>-</w:t>
      </w:r>
      <w:r w:rsidRPr="00AA7BEA">
        <w:rPr>
          <w:color w:val="FF0000"/>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xml:space="preserve">; otherwise, </w:t>
      </w:r>
      <w:r w:rsidRPr="00AA7BEA">
        <w:rPr>
          <w:rFonts w:eastAsia="DengXian"/>
          <w:i/>
          <w:color w:val="FF0000"/>
        </w:rPr>
        <w:t xml:space="preserve"> </w:t>
      </w:r>
      <m:oMath>
        <m:r>
          <w:rPr>
            <w:rFonts w:ascii="Cambria Math" w:hAnsi="Cambria Math"/>
            <w:color w:val="FF0000"/>
          </w:rPr>
          <m:t>l=0</m:t>
        </m:r>
      </m:oMath>
      <w:r w:rsidRPr="00AA7BEA">
        <w:rPr>
          <w:color w:val="FF0000"/>
        </w:rPr>
        <w:t xml:space="preserve"> if the first TAG is indicated by the </w:t>
      </w:r>
      <w:proofErr w:type="gramStart"/>
      <w:r w:rsidRPr="00AA7BEA">
        <w:rPr>
          <w:color w:val="FF0000"/>
        </w:rPr>
        <w:t>random access</w:t>
      </w:r>
      <w:proofErr w:type="gramEnd"/>
      <w:r w:rsidRPr="00AA7BEA">
        <w:rPr>
          <w:color w:val="FF0000"/>
        </w:rPr>
        <w:t xml:space="preserve"> response message and</w:t>
      </w:r>
      <w:r w:rsidRPr="00AA7BEA">
        <w:rPr>
          <w:rFonts w:eastAsia="DengXian"/>
          <w:i/>
          <w:color w:val="FF0000"/>
        </w:rPr>
        <w:t xml:space="preserve"> </w:t>
      </w:r>
      <m:oMath>
        <m:r>
          <w:rPr>
            <w:rFonts w:ascii="Cambria Math" w:hAnsi="Cambria Math"/>
            <w:color w:val="FF0000"/>
          </w:rPr>
          <m:t>l=1</m:t>
        </m:r>
      </m:oMath>
      <w:r w:rsidRPr="00AA7BEA">
        <w:rPr>
          <w:color w:val="FF0000"/>
        </w:rPr>
        <w:t xml:space="preserve"> if the second TAG is indicated by the random access response message, </w:t>
      </w:r>
      <w:r w:rsidRPr="00AA7BEA">
        <w:t>and</w:t>
      </w:r>
    </w:p>
    <w:p w14:paraId="711447A8" w14:textId="77777777" w:rsidR="002E5E0A" w:rsidRPr="00AA7BEA" w:rsidRDefault="002E5E0A" w:rsidP="00A4690D">
      <w:pPr>
        <w:pStyle w:val="B4"/>
        <w:ind w:left="1152"/>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20DF1B7" w14:textId="77777777" w:rsidR="002E5E0A" w:rsidRPr="00AA7BEA" w:rsidRDefault="002E5E0A" w:rsidP="00A4690D">
      <w:pPr>
        <w:pStyle w:val="B4"/>
        <w:ind w:left="1152"/>
      </w:pPr>
      <w:r w:rsidRPr="00AA7BEA">
        <w:t>-</w:t>
      </w:r>
      <w:r w:rsidRPr="00AA7BEA">
        <w:tab/>
      </w:r>
      <w:r w:rsidRPr="00AA7BEA">
        <w:rPr>
          <w:noProof/>
          <w:position w:val="-50"/>
        </w:rPr>
        <w:drawing>
          <wp:inline distT="0" distB="0" distL="0" distR="0" wp14:anchorId="6E35AC9C" wp14:editId="1C2BCFFD">
            <wp:extent cx="5135245" cy="636270"/>
            <wp:effectExtent l="0" t="0" r="8255" b="0"/>
            <wp:docPr id="1946204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59E7F413" w14:textId="08604462" w:rsidR="009D3A7B" w:rsidRDefault="002E5E0A" w:rsidP="00202BDE">
      <w:pPr>
        <w:jc w:val="both"/>
      </w:pPr>
      <w:r w:rsidRPr="00AA7BEA">
        <w:t>===============================================================</w:t>
      </w:r>
    </w:p>
    <w:p w14:paraId="5CECFA09" w14:textId="77777777" w:rsidR="00D6710F" w:rsidRDefault="00D6710F" w:rsidP="00202BDE">
      <w:pPr>
        <w:jc w:val="both"/>
        <w:rPr>
          <w:rFonts w:asciiTheme="majorBidi" w:hAnsiTheme="majorBidi" w:cstheme="majorBidi"/>
          <w:b/>
          <w:iCs/>
          <w:lang w:val="en-GB"/>
        </w:rPr>
      </w:pPr>
    </w:p>
    <w:p w14:paraId="47254593" w14:textId="77777777" w:rsidR="007F3AAB" w:rsidRPr="00AA7BEA" w:rsidRDefault="007F3AAB" w:rsidP="007F3AAB">
      <w:r w:rsidRPr="00AA7BEA">
        <w:t>============TP</w:t>
      </w:r>
      <w:r>
        <w:rPr>
          <w:rFonts w:hint="eastAsia"/>
          <w:lang w:eastAsia="zh-CN"/>
        </w:rPr>
        <w:t>2</w:t>
      </w:r>
      <w:r>
        <w:rPr>
          <w:lang w:eastAsia="zh-CN"/>
        </w:rPr>
        <w:t xml:space="preserve"> (Option 2</w:t>
      </w:r>
      <w:r>
        <w:t>)</w:t>
      </w:r>
      <w:r w:rsidRPr="00AA7BEA">
        <w:t xml:space="preserve"> for 38.213 Section 7.1.1 ==============================</w:t>
      </w:r>
    </w:p>
    <w:p w14:paraId="7BEAFDB4" w14:textId="77777777" w:rsidR="007F3AAB" w:rsidRPr="00AA7BEA" w:rsidRDefault="007F3AAB" w:rsidP="007F3AAB">
      <w:r w:rsidRPr="00AA7BEA">
        <w:lastRenderedPageBreak/>
        <w:t>--Unchanged part omitted------------------------</w:t>
      </w:r>
    </w:p>
    <w:p w14:paraId="0113D26A" w14:textId="77777777" w:rsidR="007F3AAB" w:rsidRDefault="007F3AAB" w:rsidP="007F3AAB">
      <w:pPr>
        <w:pStyle w:val="B1"/>
        <w:ind w:left="284" w:firstLine="4"/>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707BCEE6" w14:textId="77777777" w:rsidR="007F3AAB" w:rsidRPr="00AA7BEA" w:rsidRDefault="007F3AAB" w:rsidP="007F3AAB">
      <w:pPr>
        <w:pStyle w:val="B2"/>
        <w:ind w:left="292" w:firstLine="0"/>
      </w:pPr>
      <w:r>
        <w:rPr>
          <w:rFonts w:hint="eastAsia"/>
          <w:lang w:val="en-GB" w:eastAsia="zh-CN"/>
        </w:rPr>
        <w:t>-</w:t>
      </w:r>
      <w:r>
        <w:rPr>
          <w:lang w:val="en-GB" w:eastAsia="zh-CN"/>
        </w:rPr>
        <w:tab/>
      </w:r>
      <w:r>
        <w:rPr>
          <w:rFonts w:hint="eastAsia"/>
          <w:lang w:val="en-GB" w:eastAsia="zh-CN"/>
        </w:rPr>
        <w:t>I</w:t>
      </w:r>
      <w:r w:rsidRPr="00AA7BEA">
        <w:rPr>
          <w:lang w:val="en-GB"/>
        </w:rPr>
        <w:t>f</w:t>
      </w:r>
      <w:r w:rsidRPr="00AA7BEA">
        <w:t xml:space="preserve"> the UE receives a </w:t>
      </w:r>
      <w:proofErr w:type="gramStart"/>
      <w:r w:rsidRPr="00AA7BEA">
        <w:t>random access</w:t>
      </w:r>
      <w:proofErr w:type="gramEnd"/>
      <w:r w:rsidRPr="00AA7BEA">
        <w:t xml:space="preserve">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8BD35B4" w14:textId="77777777" w:rsidR="007F3AAB" w:rsidRDefault="007F3AAB" w:rsidP="007F3AAB">
      <w:pPr>
        <w:pStyle w:val="B3"/>
        <w:ind w:left="576" w:firstLine="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DC23233" w14:textId="77777777" w:rsidR="007F3AAB" w:rsidRDefault="007F3AAB" w:rsidP="007F3AAB">
      <w:pPr>
        <w:pStyle w:val="B3"/>
        <w:ind w:left="576" w:firstLine="288"/>
        <w:rPr>
          <w:rFonts w:eastAsia="DengXian"/>
          <w:iCs/>
          <w:color w:val="FF0000"/>
          <w:lang w:eastAsia="zh-CN"/>
        </w:rPr>
      </w:pPr>
      <w:r w:rsidRPr="004309AF">
        <w:rPr>
          <w:rFonts w:hint="eastAsia"/>
          <w:color w:val="FF0000"/>
          <w:lang w:eastAsia="zh-CN"/>
        </w:rPr>
        <w:t>-</w:t>
      </w:r>
      <w:r>
        <w:rPr>
          <w:lang w:eastAsia="zh-CN"/>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otherwise,</w:t>
      </w:r>
      <w:r>
        <w:rPr>
          <w:rFonts w:eastAsia="DengXian" w:hint="eastAsia"/>
          <w:iCs/>
          <w:color w:val="FF0000"/>
          <w:lang w:eastAsia="zh-CN"/>
        </w:rPr>
        <w:t xml:space="preserve"> if the PRACH transmission is in response to a detection of PDCCH order,</w:t>
      </w:r>
    </w:p>
    <w:p w14:paraId="4E0CB960" w14:textId="77777777" w:rsidR="007F3AAB" w:rsidRDefault="007F3AAB" w:rsidP="007F3AAB">
      <w:pPr>
        <w:pStyle w:val="B3"/>
        <w:ind w:left="864" w:firstLine="288"/>
        <w:rPr>
          <w:lang w:eastAsia="zh-CN"/>
        </w:rPr>
      </w:pPr>
      <w:r>
        <w:rPr>
          <w:rFonts w:eastAsia="DengXian" w:hint="eastAsia"/>
          <w:iCs/>
          <w:color w:val="FF0000"/>
          <w:lang w:eastAsia="zh-CN"/>
        </w:rPr>
        <w:t xml:space="preserve"> -</w:t>
      </w:r>
      <w:r>
        <w:rPr>
          <w:rFonts w:eastAsia="DengXian"/>
          <w:iCs/>
          <w:color w:val="FF0000"/>
          <w:lang w:eastAsia="zh-CN"/>
        </w:rPr>
        <w:tab/>
      </w:r>
      <m:oMath>
        <m:r>
          <w:rPr>
            <w:rFonts w:ascii="Cambria Math" w:hAnsi="Cambria Math"/>
            <w:color w:val="FF0000"/>
          </w:rPr>
          <m:t>l</m:t>
        </m:r>
      </m:oMath>
      <w:r w:rsidRPr="004309AF">
        <w:rPr>
          <w:rFonts w:hint="eastAsia"/>
          <w:color w:val="FF0000"/>
          <w:lang w:eastAsia="zh-CN"/>
        </w:rPr>
        <w:t xml:space="preserve"> is the closed loop index of the active TCI states associated with the PCI indicated by the PRACH association indicator as described in [5, TS38.212]</w:t>
      </w:r>
      <w:r>
        <w:rPr>
          <w:rFonts w:hint="eastAsia"/>
          <w:color w:val="FF0000"/>
          <w:lang w:eastAsia="zh-CN"/>
        </w:rPr>
        <w:t xml:space="preserve"> </w:t>
      </w:r>
      <w:r w:rsidRPr="00182075">
        <w:rPr>
          <w:rFonts w:hint="eastAsia"/>
          <w:color w:val="FF0000"/>
          <w:lang w:eastAsia="zh-CN"/>
        </w:rPr>
        <w:t xml:space="preserve">if the UE is provided </w:t>
      </w:r>
      <w:r w:rsidRPr="00182075">
        <w:rPr>
          <w:rFonts w:hint="eastAsia"/>
          <w:i/>
          <w:iCs/>
          <w:color w:val="FF0000"/>
          <w:lang w:eastAsia="zh-CN"/>
        </w:rPr>
        <w:t>SSB-MTC-</w:t>
      </w:r>
      <w:proofErr w:type="spellStart"/>
      <w:r w:rsidRPr="00182075">
        <w:rPr>
          <w:rFonts w:hint="eastAsia"/>
          <w:i/>
          <w:iCs/>
          <w:color w:val="FF0000"/>
          <w:lang w:eastAsia="zh-CN"/>
        </w:rPr>
        <w:t>AdditionalPCI</w:t>
      </w:r>
      <w:proofErr w:type="spellEnd"/>
      <w:r w:rsidRPr="004309AF">
        <w:rPr>
          <w:rFonts w:hint="eastAsia"/>
          <w:color w:val="FF0000"/>
          <w:lang w:eastAsia="zh-CN"/>
        </w:rPr>
        <w:t>,</w:t>
      </w:r>
    </w:p>
    <w:p w14:paraId="5930729D" w14:textId="77777777" w:rsidR="007F3AAB" w:rsidRPr="00AA7BEA" w:rsidRDefault="007F3AAB" w:rsidP="007F3AAB">
      <w:pPr>
        <w:pStyle w:val="B3"/>
        <w:ind w:left="864" w:firstLine="288"/>
      </w:pPr>
      <w:r>
        <w:rPr>
          <w:rFonts w:eastAsia="DengXian" w:hint="eastAsia"/>
          <w:iCs/>
          <w:color w:val="FF0000"/>
          <w:lang w:eastAsia="zh-CN"/>
        </w:rPr>
        <w:t>-</w:t>
      </w:r>
      <w:r>
        <w:rPr>
          <w:lang w:eastAsia="zh-CN"/>
        </w:rPr>
        <w:tab/>
      </w:r>
      <w:r w:rsidRPr="004309AF">
        <w:rPr>
          <w:rFonts w:hint="eastAsia"/>
          <w:color w:val="FF0000"/>
          <w:lang w:eastAsia="zh-CN"/>
        </w:rPr>
        <w:t xml:space="preserve">otherwise,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same </w:t>
      </w:r>
      <w:proofErr w:type="spellStart"/>
      <w:r w:rsidRPr="004309AF">
        <w:rPr>
          <w:rFonts w:hint="eastAsia"/>
          <w:i/>
          <w:iCs/>
          <w:color w:val="FF0000"/>
          <w:lang w:eastAsia="zh-CN"/>
        </w:rPr>
        <w:t>coresetPoolIndex</w:t>
      </w:r>
      <w:proofErr w:type="spellEnd"/>
      <w:r w:rsidRPr="004309AF">
        <w:rPr>
          <w:rFonts w:hint="eastAsia"/>
          <w:color w:val="FF0000"/>
          <w:lang w:eastAsia="zh-CN"/>
        </w:rPr>
        <w:t xml:space="preserve"> as PDCCH order if the PRACH association indicator is 0, and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different </w:t>
      </w:r>
      <w:proofErr w:type="spellStart"/>
      <w:r w:rsidRPr="004309AF">
        <w:rPr>
          <w:rFonts w:hint="eastAsia"/>
          <w:i/>
          <w:iCs/>
          <w:color w:val="FF0000"/>
          <w:lang w:eastAsia="zh-CN"/>
        </w:rPr>
        <w:t>coresetPoolIndex</w:t>
      </w:r>
      <w:proofErr w:type="spellEnd"/>
      <w:r w:rsidRPr="004309AF">
        <w:rPr>
          <w:rFonts w:hint="eastAsia"/>
          <w:i/>
          <w:iCs/>
          <w:color w:val="FF0000"/>
          <w:lang w:eastAsia="zh-CN"/>
        </w:rPr>
        <w:t xml:space="preserve"> </w:t>
      </w:r>
      <w:r w:rsidRPr="004309AF">
        <w:rPr>
          <w:rFonts w:hint="eastAsia"/>
          <w:color w:val="FF0000"/>
          <w:lang w:eastAsia="zh-CN"/>
        </w:rPr>
        <w:t xml:space="preserve">from the PDCCH order if the PRACH association indicator is 1, </w:t>
      </w:r>
      <w:r w:rsidRPr="00AA7BEA">
        <w:t>and</w:t>
      </w:r>
    </w:p>
    <w:p w14:paraId="32A9C99A" w14:textId="77777777" w:rsidR="007F3AAB" w:rsidRPr="00AA7BEA" w:rsidRDefault="007F3AAB" w:rsidP="007F3AAB">
      <w:pPr>
        <w:pStyle w:val="B4"/>
        <w:ind w:left="864" w:firstLine="0"/>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6A7E73F" w14:textId="77777777" w:rsidR="007F3AAB" w:rsidRPr="00AA7BEA" w:rsidRDefault="007F3AAB" w:rsidP="007F3AAB">
      <w:pPr>
        <w:pStyle w:val="B4"/>
        <w:ind w:left="1152" w:hanging="285"/>
      </w:pPr>
      <w:r w:rsidRPr="00AA7BEA">
        <w:t>-</w:t>
      </w:r>
      <w:r w:rsidRPr="00AA7BEA">
        <w:tab/>
      </w:r>
      <w:r w:rsidRPr="00AA7BEA">
        <w:rPr>
          <w:noProof/>
          <w:position w:val="-50"/>
        </w:rPr>
        <w:drawing>
          <wp:inline distT="0" distB="0" distL="0" distR="0" wp14:anchorId="788BDE86" wp14:editId="28E4C24D">
            <wp:extent cx="5135245" cy="636270"/>
            <wp:effectExtent l="0" t="0" r="8255" b="0"/>
            <wp:docPr id="840436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625F2E9B" w14:textId="77777777" w:rsidR="007F3AAB" w:rsidRPr="00C26273" w:rsidRDefault="007F3AAB" w:rsidP="007F3AAB">
      <w:pPr>
        <w:jc w:val="both"/>
      </w:pPr>
      <w:r w:rsidRPr="00AA7BEA">
        <w:t>===============================================================</w:t>
      </w:r>
    </w:p>
    <w:p w14:paraId="41E7B7A4" w14:textId="77777777" w:rsidR="00D6710F" w:rsidRPr="00202BDE" w:rsidRDefault="00D6710F" w:rsidP="00202BDE">
      <w:pPr>
        <w:jc w:val="both"/>
        <w:rPr>
          <w:rFonts w:asciiTheme="majorBidi" w:hAnsiTheme="majorBidi" w:cstheme="majorBidi"/>
          <w:b/>
          <w:iCs/>
          <w:lang w:val="en-GB"/>
        </w:rPr>
      </w:pPr>
    </w:p>
    <w:p w14:paraId="23D3E319" w14:textId="7919FF54" w:rsidR="00EA45F7" w:rsidRPr="006A6F87" w:rsidRDefault="00090278" w:rsidP="00A27315">
      <w:pPr>
        <w:pStyle w:val="Heading1"/>
        <w:rPr>
          <w:rFonts w:cs="Arial"/>
          <w:bCs/>
          <w:szCs w:val="36"/>
          <w:lang w:eastAsia="ja-JP"/>
        </w:rPr>
      </w:pPr>
      <w:r>
        <w:rPr>
          <w:rFonts w:cs="Arial"/>
          <w:bCs/>
          <w:szCs w:val="36"/>
          <w:lang w:eastAsia="ja-JP"/>
        </w:rPr>
        <w:t xml:space="preserve">A joint UE capability for 8TX PUSCH + </w:t>
      </w:r>
      <w:proofErr w:type="spellStart"/>
      <w:r>
        <w:rPr>
          <w:rFonts w:cs="Arial"/>
          <w:bCs/>
          <w:szCs w:val="36"/>
          <w:lang w:eastAsia="ja-JP"/>
        </w:rPr>
        <w:t>TDMed</w:t>
      </w:r>
      <w:proofErr w:type="spellEnd"/>
      <w:r>
        <w:rPr>
          <w:rFonts w:cs="Arial"/>
          <w:bCs/>
          <w:szCs w:val="36"/>
          <w:lang w:eastAsia="ja-JP"/>
        </w:rPr>
        <w:t xml:space="preserve"> SRS</w:t>
      </w:r>
    </w:p>
    <w:p w14:paraId="1277F934" w14:textId="6245C686" w:rsidR="00E450B1" w:rsidRDefault="00090278" w:rsidP="00090278">
      <w:pPr>
        <w:rPr>
          <w:lang w:eastAsia="ja-JP"/>
        </w:rPr>
      </w:pPr>
      <w:r>
        <w:rPr>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w:t>
      </w:r>
      <w:r w:rsidRPr="0084049B">
        <w:rPr>
          <w:lang w:eastAsia="ja-JP"/>
        </w:rPr>
        <w:t>R4-2321728</w:t>
      </w:r>
      <w:r w:rsidRPr="00090278">
        <w:rPr>
          <w:lang w:eastAsia="ja-JP"/>
        </w:rPr>
        <w:t xml:space="preserve"> “Reply LS on coherence between PUSCH and 8-ports SRS with partial dropping”</w:t>
      </w:r>
      <w:r>
        <w:rPr>
          <w:lang w:eastAsia="ja-JP"/>
        </w:rPr>
        <w:t xml:space="preserve">, which reminds RAN1 to double check UE capability and address this open issue.  </w:t>
      </w:r>
    </w:p>
    <w:p w14:paraId="278C64A1" w14:textId="7FFBE328" w:rsidR="00090278" w:rsidRDefault="00090278" w:rsidP="00090278">
      <w:pPr>
        <w:rPr>
          <w:lang w:eastAsia="ja-JP"/>
        </w:rPr>
      </w:pPr>
      <w:r>
        <w:rPr>
          <w:noProof/>
          <w:lang w:eastAsia="ja-JP"/>
        </w:rPr>
        <w:lastRenderedPageBreak/>
        <mc:AlternateContent>
          <mc:Choice Requires="wps">
            <w:drawing>
              <wp:anchor distT="45720" distB="45720" distL="114300" distR="114300" simplePos="0" relativeHeight="251658240" behindDoc="0" locked="0" layoutInCell="1" allowOverlap="1" wp14:anchorId="15B38E38" wp14:editId="469C27BF">
                <wp:simplePos x="0" y="0"/>
                <wp:positionH relativeFrom="margin">
                  <wp:align>left</wp:align>
                </wp:positionH>
                <wp:positionV relativeFrom="paragraph">
                  <wp:posOffset>263525</wp:posOffset>
                </wp:positionV>
                <wp:extent cx="6297930" cy="1534795"/>
                <wp:effectExtent l="0" t="0" r="2667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535409"/>
                        </a:xfrm>
                        <a:prstGeom prst="rect">
                          <a:avLst/>
                        </a:prstGeom>
                        <a:solidFill>
                          <a:srgbClr val="FFFFFF"/>
                        </a:solidFill>
                        <a:ln w="9525">
                          <a:solidFill>
                            <a:srgbClr val="000000"/>
                          </a:solidFill>
                          <a:miter lim="800000"/>
                          <a:headEnd/>
                          <a:tailEnd/>
                        </a:ln>
                      </wps:spPr>
                      <wps:txb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8E38" id="Text Box 217" o:spid="_x0000_s1027" type="#_x0000_t202" style="position:absolute;margin-left:0;margin-top:20.75pt;width:495.9pt;height:120.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">
                <v:textbo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v:textbox>
                <w10:wrap type="square" anchorx="margin"/>
              </v:shape>
            </w:pict>
          </mc:Fallback>
        </mc:AlternateContent>
      </w:r>
      <w:r>
        <w:rPr>
          <w:lang w:eastAsia="ja-JP"/>
        </w:rPr>
        <w:t xml:space="preserve">In LS </w:t>
      </w:r>
      <w:r w:rsidRPr="0084049B">
        <w:rPr>
          <w:lang w:eastAsia="ja-JP"/>
        </w:rPr>
        <w:t>R4-2321728</w:t>
      </w:r>
      <w:r>
        <w:rPr>
          <w:lang w:eastAsia="ja-JP"/>
        </w:rPr>
        <w:t xml:space="preserve">, the following is provided to answer the question raised by RAN1. </w:t>
      </w:r>
    </w:p>
    <w:p w14:paraId="1EB3D3F6" w14:textId="4D1D1D28" w:rsidR="00090278" w:rsidRDefault="0058433A" w:rsidP="00090278">
      <w:pPr>
        <w:rPr>
          <w:lang w:eastAsia="ja-JP"/>
        </w:rPr>
      </w:pPr>
      <w:r>
        <w:rPr>
          <w:lang w:eastAsia="ja-JP"/>
        </w:rPr>
        <w:t xml:space="preserve">Based on </w:t>
      </w:r>
      <w:r w:rsidR="008C0DE2">
        <w:rPr>
          <w:lang w:eastAsia="ja-JP"/>
        </w:rPr>
        <w:t xml:space="preserve">RAN4 answer </w:t>
      </w:r>
      <w:r>
        <w:rPr>
          <w:lang w:eastAsia="ja-JP"/>
        </w:rPr>
        <w:t>“</w:t>
      </w:r>
      <w:r>
        <w:t xml:space="preserve">Yes, depending on UE capability. Some UEs may be capable to achieve coherence across </w:t>
      </w:r>
      <w:proofErr w:type="spellStart"/>
      <w:r>
        <w:t>TDM’d</w:t>
      </w:r>
      <w:proofErr w:type="spellEnd"/>
      <w:r>
        <w:t xml:space="preserve"> SRS and some UE may not</w:t>
      </w:r>
      <w:r>
        <w:rPr>
          <w:lang w:eastAsia="ja-JP"/>
        </w:rPr>
        <w:t xml:space="preserve">” in the above answer, it is recognized that achieving coherency across </w:t>
      </w:r>
      <w:proofErr w:type="spellStart"/>
      <w:r>
        <w:rPr>
          <w:lang w:eastAsia="ja-JP"/>
        </w:rPr>
        <w:t>TDMed</w:t>
      </w:r>
      <w:proofErr w:type="spellEnd"/>
      <w:r>
        <w:rPr>
          <w:lang w:eastAsia="ja-JP"/>
        </w:rPr>
        <w:t xml:space="preserve"> SRS is a new, and potentially more challenging, requirement for a UE to achieve, rather than the legacy coherency across </w:t>
      </w:r>
      <w:proofErr w:type="spellStart"/>
      <w:r>
        <w:rPr>
          <w:lang w:eastAsia="ja-JP"/>
        </w:rPr>
        <w:t>nonTDMed</w:t>
      </w:r>
      <w:proofErr w:type="spellEnd"/>
      <w:r>
        <w:rPr>
          <w:lang w:eastAsia="ja-JP"/>
        </w:rPr>
        <w:t xml:space="preserve"> SRS. Therefore, an 8 Tx UE might be able to achieve coherency with </w:t>
      </w:r>
      <w:proofErr w:type="spellStart"/>
      <w:r>
        <w:rPr>
          <w:lang w:eastAsia="ja-JP"/>
        </w:rPr>
        <w:t>nonTDMed</w:t>
      </w:r>
      <w:proofErr w:type="spellEnd"/>
      <w:r>
        <w:rPr>
          <w:lang w:eastAsia="ja-JP"/>
        </w:rPr>
        <w:t xml:space="preserve"> 8-port SRS, while not able to achieve coherency with </w:t>
      </w:r>
      <w:proofErr w:type="spellStart"/>
      <w:r>
        <w:rPr>
          <w:lang w:eastAsia="ja-JP"/>
        </w:rPr>
        <w:t>TDMed</w:t>
      </w:r>
      <w:proofErr w:type="spellEnd"/>
      <w:r>
        <w:rPr>
          <w:lang w:eastAsia="ja-JP"/>
        </w:rPr>
        <w:t xml:space="preserve"> 8-port SRS. However, current UE capability framework is not able to distinguish between these two cases. </w:t>
      </w:r>
    </w:p>
    <w:p w14:paraId="5C5200B0" w14:textId="683F0705" w:rsidR="006C3610" w:rsidRPr="004B5605" w:rsidRDefault="006C3610" w:rsidP="006C3610">
      <w:r w:rsidRPr="004B5605">
        <w:t xml:space="preserve">Current Rel-18 </w:t>
      </w:r>
      <w:r w:rsidR="00171063">
        <w:t xml:space="preserve">8-Tx </w:t>
      </w:r>
      <w:r w:rsidRPr="004B5605">
        <w:t>UE capability signaling has the following independent signaling of UE feature</w:t>
      </w:r>
      <w:r w:rsidR="00171063">
        <w:t xml:space="preserve"> group</w:t>
      </w:r>
      <w:r w:rsidRPr="004B5605">
        <w:t>:</w:t>
      </w:r>
    </w:p>
    <w:p w14:paraId="50F146AA"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hAnsi="Times New Roman"/>
          <w:sz w:val="20"/>
          <w:szCs w:val="20"/>
          <w:lang w:val="en-GB"/>
        </w:rPr>
        <w:t xml:space="preserve">SRS 8 Tx ports - codebook: This is the UE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of 8 Tx SRS for codebook based PUSCH. The component values for this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are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SRS,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5330C2B8"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codebook1: This is the UE capability signaling to indicate supporting full coherent 8 Tx PUSCH</w:t>
      </w:r>
    </w:p>
    <w:p w14:paraId="10AAFA51"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codebook2: This is the UE capability signaling to indicate supporting partial coherent 8 Tx PUSCH with two antenna groups (4+4 structure)</w:t>
      </w:r>
    </w:p>
    <w:p w14:paraId="0A51B75E"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codebook3: This is the UE capability signaling to indicate supporting partial coherent 8 Tx PUSCH with 4 antenna groups (2+2+2+2 structure)</w:t>
      </w:r>
    </w:p>
    <w:p w14:paraId="7BF43EA0"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codebook4: This is the UE capability signaling to indicate supporting non coherent 8 Tx PUSCH</w:t>
      </w:r>
    </w:p>
    <w:p w14:paraId="5CA77765" w14:textId="2F7387EC" w:rsidR="006C3610" w:rsidRPr="004B5605" w:rsidRDefault="006C3610" w:rsidP="006C3610">
      <w:r w:rsidRPr="004B5605">
        <w:t>With current independent signaling UE feature</w:t>
      </w:r>
      <w:r w:rsidR="00494DF1">
        <w:t>s</w:t>
      </w:r>
      <w:r w:rsidRPr="004B5605">
        <w:t xml:space="preserve">, for each codebook, </w:t>
      </w:r>
      <w:r w:rsidR="00494DF1">
        <w:t xml:space="preserve">a </w:t>
      </w:r>
      <w:r w:rsidRPr="004B5605">
        <w:t xml:space="preserve">UE can indicate support that codebook with what kind of SRS. For example, with coherent codebook 1, a UE can signal the one of the following 2 combinations.  </w:t>
      </w:r>
    </w:p>
    <w:p w14:paraId="1F9C423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48A63B96"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2: the UE support coherent 8Tx PUSCH (codebook 1)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2C48B505" w14:textId="77777777" w:rsidR="006C3610" w:rsidRPr="004B5605" w:rsidRDefault="006C3610" w:rsidP="006C3610"/>
    <w:p w14:paraId="7C555E40" w14:textId="01BD6406" w:rsidR="006C3610" w:rsidRPr="004B5605" w:rsidRDefault="00494DF1" w:rsidP="006C3610">
      <w:r>
        <w:t>As a</w:t>
      </w:r>
      <w:r w:rsidR="006C3610" w:rsidRPr="004B5605">
        <w:t>nother example, with noncoherent codebook 4, a UE can signal the one of the following 2 combinations</w:t>
      </w:r>
    </w:p>
    <w:p w14:paraId="720DAA7E"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3: the UE support noncoherent 8 Tx PUSCH (codebook 4)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11529DA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4: the UE support noncoherent 8Tx PUSCH (codebook 4)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29780A6F" w14:textId="77777777" w:rsidR="006C3610" w:rsidRPr="004B5605" w:rsidRDefault="006C3610" w:rsidP="006C3610">
      <w:pPr>
        <w:pStyle w:val="ListParagraph"/>
        <w:rPr>
          <w:rFonts w:ascii="Times New Roman" w:hAnsi="Times New Roman"/>
          <w:sz w:val="20"/>
          <w:szCs w:val="20"/>
        </w:rPr>
      </w:pPr>
    </w:p>
    <w:p w14:paraId="7D34FF37" w14:textId="7F775885" w:rsidR="006C3610" w:rsidRPr="004B5605" w:rsidRDefault="00872F9E" w:rsidP="006C3610">
      <w:r>
        <w:t>However, w</w:t>
      </w:r>
      <w:r w:rsidR="006C3610" w:rsidRPr="004B5605">
        <w:t xml:space="preserve">hat missing is a “joint” capability signaling of coherence type and SRS type. For example, </w:t>
      </w:r>
      <w:r>
        <w:t>a UE</w:t>
      </w:r>
      <w:r w:rsidR="006C3610" w:rsidRPr="004B5605">
        <w:t xml:space="preserve"> might want to </w:t>
      </w:r>
      <w:proofErr w:type="gramStart"/>
      <w:r w:rsidR="006C3610" w:rsidRPr="004B5605">
        <w:t>signaling</w:t>
      </w:r>
      <w:proofErr w:type="gramEnd"/>
      <w:r w:rsidR="006C3610" w:rsidRPr="004B5605">
        <w:t xml:space="preserve"> the following: </w:t>
      </w:r>
    </w:p>
    <w:p w14:paraId="752FD857" w14:textId="331FC22B"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r w:rsidR="00872F9E">
        <w:rPr>
          <w:rFonts w:ascii="Times New Roman" w:hAnsi="Times New Roman"/>
          <w:sz w:val="20"/>
          <w:szCs w:val="20"/>
        </w:rPr>
        <w:t xml:space="preserve">. </w:t>
      </w:r>
    </w:p>
    <w:p w14:paraId="409D493F" w14:textId="77777777" w:rsidR="00196C88" w:rsidRDefault="00196C88" w:rsidP="006C3610"/>
    <w:p w14:paraId="478B6915" w14:textId="1B69B04D" w:rsidR="006C3610" w:rsidRDefault="00872F9E" w:rsidP="006C3610">
      <w:r>
        <w:t xml:space="preserve">As mentioned above, the rationale for this signaling is because coherency with </w:t>
      </w:r>
      <w:proofErr w:type="spellStart"/>
      <w:r>
        <w:t>TDMed</w:t>
      </w:r>
      <w:proofErr w:type="spellEnd"/>
      <w:r>
        <w:t xml:space="preserve"> SRS is a newer, and likely more challenging, requirement than </w:t>
      </w:r>
      <w:proofErr w:type="spellStart"/>
      <w:r>
        <w:t>coherentcy</w:t>
      </w:r>
      <w:proofErr w:type="spellEnd"/>
      <w:r>
        <w:t xml:space="preserve"> with </w:t>
      </w:r>
      <w:proofErr w:type="spellStart"/>
      <w:r>
        <w:t>nonTDMed</w:t>
      </w:r>
      <w:proofErr w:type="spellEnd"/>
      <w:r>
        <w:t xml:space="preserve"> (legacy) SRS. A UE can support coherency with legacy </w:t>
      </w:r>
      <w:proofErr w:type="spellStart"/>
      <w:r>
        <w:t>nonTDMed</w:t>
      </w:r>
      <w:proofErr w:type="spellEnd"/>
      <w:r>
        <w:t xml:space="preserve"> SRS may not be able to support coherency with the new </w:t>
      </w:r>
      <w:proofErr w:type="spellStart"/>
      <w:r>
        <w:t>TDMed</w:t>
      </w:r>
      <w:proofErr w:type="spellEnd"/>
      <w:r>
        <w:t xml:space="preserve"> SRS. </w:t>
      </w:r>
    </w:p>
    <w:p w14:paraId="77E324CC" w14:textId="1A4F6174" w:rsidR="008827B9" w:rsidRDefault="008827B9" w:rsidP="006C3610">
      <w:r>
        <w:rPr>
          <w:noProof/>
        </w:rPr>
        <w:lastRenderedPageBreak/>
        <mc:AlternateContent>
          <mc:Choice Requires="wps">
            <w:drawing>
              <wp:anchor distT="45720" distB="45720" distL="114300" distR="114300" simplePos="0" relativeHeight="251658241" behindDoc="0" locked="0" layoutInCell="1" allowOverlap="1" wp14:anchorId="358BE794" wp14:editId="11C359EA">
                <wp:simplePos x="0" y="0"/>
                <wp:positionH relativeFrom="column">
                  <wp:posOffset>3810</wp:posOffset>
                </wp:positionH>
                <wp:positionV relativeFrom="paragraph">
                  <wp:posOffset>206326</wp:posOffset>
                </wp:positionV>
                <wp:extent cx="6210300" cy="977265"/>
                <wp:effectExtent l="0" t="0" r="19050" b="13335"/>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977265"/>
                        </a:xfrm>
                        <a:prstGeom prst="rect">
                          <a:avLst/>
                        </a:prstGeom>
                        <a:solidFill>
                          <a:srgbClr val="FFFFFF"/>
                        </a:solidFill>
                        <a:ln w="9525">
                          <a:solidFill>
                            <a:srgbClr val="000000"/>
                          </a:solidFill>
                          <a:miter lim="800000"/>
                          <a:headEnd/>
                          <a:tailEnd/>
                        </a:ln>
                      </wps:spPr>
                      <wps:txbx>
                        <w:txbxContent>
                          <w:p w14:paraId="001D1668" w14:textId="4F0D47DF" w:rsidR="008827B9" w:rsidRPr="008827B9" w:rsidRDefault="008827B9">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18" w:name="_Hlk160110680"/>
                            <w:r w:rsidRPr="008827B9">
                              <w:t xml:space="preserve">It is RAN4’s understanding that the current capability wouldn’t allow a UE to indicate that the UE supports codebook 1 with not </w:t>
                            </w:r>
                            <w:proofErr w:type="spellStart"/>
                            <w:r w:rsidRPr="008827B9">
                              <w:t>TDMed</w:t>
                            </w:r>
                            <w:proofErr w:type="spellEnd"/>
                            <w:r w:rsidRPr="008827B9">
                              <w:t xml:space="preserve">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1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BE794" id="Text Box 2" o:spid="_x0000_s1028" type="#_x0000_t202" style="position:absolute;margin-left:.3pt;margin-top:16.25pt;width:489pt;height:76.9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">
                <v:textbox>
                  <w:txbxContent>
                    <w:p w14:paraId="001D1668" w14:textId="4F0D47DF" w:rsidR="008827B9" w:rsidRPr="008827B9" w:rsidRDefault="008827B9">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28" w:name="_Hlk160110680"/>
                      <w:r w:rsidRPr="008827B9">
                        <w:t xml:space="preserve">It is RAN4’s understanding that the current capability wouldn’t allow a UE to indicate that the UE supports codebook 1 with not </w:t>
                      </w:r>
                      <w:proofErr w:type="spellStart"/>
                      <w:r w:rsidRPr="008827B9">
                        <w:t>TDMed</w:t>
                      </w:r>
                      <w:proofErr w:type="spellEnd"/>
                      <w:r w:rsidRPr="008827B9">
                        <w:t xml:space="preserve">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28"/>
                    </w:p>
                  </w:txbxContent>
                </v:textbox>
                <w10:wrap type="square"/>
              </v:shape>
            </w:pict>
          </mc:Fallback>
        </mc:AlternateContent>
      </w:r>
      <w:r w:rsidR="00A026F1" w:rsidRPr="00A026F1">
        <w:t xml:space="preserve">In LS R4-2403632, RAN 4 also send the following message to </w:t>
      </w:r>
      <w:proofErr w:type="gramStart"/>
      <w:r w:rsidR="00A026F1" w:rsidRPr="00A026F1">
        <w:t>RAN</w:t>
      </w:r>
      <w:proofErr w:type="gramEnd"/>
      <w:r w:rsidR="00A026F1" w:rsidRPr="00A026F1">
        <w:t xml:space="preserve"> 1</w:t>
      </w:r>
      <w:r w:rsidR="00D947D6">
        <w:t>.</w:t>
      </w:r>
      <w:r w:rsidR="00A026F1" w:rsidRPr="00A026F1">
        <w:t xml:space="preserve"> </w:t>
      </w:r>
    </w:p>
    <w:p w14:paraId="4A4B1EA0" w14:textId="3186BF39" w:rsidR="006C3610" w:rsidRPr="004B5605" w:rsidRDefault="00872F9E" w:rsidP="006C3610">
      <w:r>
        <w:t xml:space="preserve">With the above reasoning, it is proposed to add a UE capability signaling to </w:t>
      </w:r>
      <w:proofErr w:type="spellStart"/>
      <w:r>
        <w:t>diffenrentiate</w:t>
      </w:r>
      <w:proofErr w:type="spellEnd"/>
      <w:r>
        <w:t xml:space="preserve"> the coherency with and without </w:t>
      </w:r>
      <w:proofErr w:type="spellStart"/>
      <w:r>
        <w:t>TDMed</w:t>
      </w:r>
      <w:proofErr w:type="spellEnd"/>
      <w:r>
        <w:t xml:space="preserve"> SRS. </w:t>
      </w:r>
      <w:r w:rsidR="006C3610" w:rsidRPr="004B5605">
        <w:t xml:space="preserve">Taking all 4 codebooks into consideration, we want a “joint” capability signaling of coherence type and SRS type which allows the UE to signaling one of the following. </w:t>
      </w:r>
    </w:p>
    <w:p w14:paraId="3EE2AB5A"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2)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18D483A0"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2: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2BCA4221"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3: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957BDE3" w14:textId="302DEC2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4: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61C7566" w14:textId="3E810168"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5: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CD08BEC" w14:textId="495375C8" w:rsidR="006C3610"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6: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3)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13A3989B" w14:textId="77777777" w:rsidR="00196C88" w:rsidRDefault="00196C88" w:rsidP="00A501DB">
      <w:pPr>
        <w:widowControl w:val="0"/>
        <w:contextualSpacing/>
      </w:pPr>
    </w:p>
    <w:p w14:paraId="318A5117" w14:textId="6D0FD678" w:rsidR="00A501DB" w:rsidRPr="00A501DB" w:rsidRDefault="00A501DB" w:rsidP="00A501DB">
      <w:pPr>
        <w:widowControl w:val="0"/>
        <w:contextualSpacing/>
      </w:pPr>
      <w:r>
        <w:t xml:space="preserve">One should notice that the existing UE capability can </w:t>
      </w:r>
      <w:r w:rsidR="003A4CC8">
        <w:t xml:space="preserve">already </w:t>
      </w:r>
      <w:r>
        <w:t>support signaling values such as “</w:t>
      </w:r>
      <w:r w:rsidRPr="004B5605">
        <w:t xml:space="preserve">The UE support coherent 8 Tx PUSCH (codebook 1) with </w:t>
      </w:r>
      <w:proofErr w:type="spellStart"/>
      <w:r w:rsidRPr="004B5605">
        <w:t>noTDMed</w:t>
      </w:r>
      <w:proofErr w:type="spellEnd"/>
      <w:r w:rsidRPr="004B5605">
        <w:t xml:space="preserve"> SRS</w:t>
      </w:r>
      <w:r>
        <w:t xml:space="preserve">, and the UE support </w:t>
      </w:r>
      <w:r w:rsidRPr="004B5605">
        <w:t xml:space="preserve">coherent 8 Tx PUSCH (codebook 1) with </w:t>
      </w:r>
      <w:proofErr w:type="spellStart"/>
      <w:r w:rsidRPr="004B5605">
        <w:t>TDMed</w:t>
      </w:r>
      <w:proofErr w:type="spellEnd"/>
      <w:r w:rsidRPr="004B5605">
        <w:t xml:space="preserve"> SRS</w:t>
      </w:r>
      <w:r>
        <w:t xml:space="preserve"> as well”. Therefore, there is no need to add those values in the new UE capability. </w:t>
      </w:r>
    </w:p>
    <w:p w14:paraId="3CD2F997" w14:textId="77777777" w:rsidR="002849AB" w:rsidRDefault="002849AB" w:rsidP="002849AB">
      <w:pPr>
        <w:widowControl w:val="0"/>
        <w:contextualSpacing/>
      </w:pPr>
    </w:p>
    <w:p w14:paraId="2B5D2E70" w14:textId="66E17B08" w:rsidR="002849AB" w:rsidRDefault="002849AB" w:rsidP="002849AB">
      <w:pPr>
        <w:widowControl w:val="0"/>
        <w:contextualSpacing/>
      </w:pPr>
      <w:r>
        <w:t xml:space="preserve">Based on the above analysis, the following proposal is proposed. </w:t>
      </w:r>
    </w:p>
    <w:p w14:paraId="097F9914" w14:textId="77777777" w:rsidR="002849AB" w:rsidRDefault="002849AB" w:rsidP="002849AB">
      <w:pPr>
        <w:widowControl w:val="0"/>
        <w:contextualSpacing/>
      </w:pPr>
    </w:p>
    <w:p w14:paraId="15810948" w14:textId="2F3E88F2" w:rsidR="002849AB" w:rsidRPr="00332121" w:rsidRDefault="00A501DB" w:rsidP="002849AB">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424BD2">
        <w:rPr>
          <w:rFonts w:eastAsia="Microsoft YaHei" w:hint="eastAsia"/>
          <w:b/>
          <w:bCs/>
          <w:u w:val="single"/>
          <w:lang w:eastAsia="zh-CN"/>
        </w:rPr>
        <w:t>2</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4184DC32" w14:textId="7C0B077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1004F3F" w14:textId="596CEBA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3ECD8A3" w14:textId="3A4C5C5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503FBA42" w14:textId="401EAA82"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37D95609" w14:textId="160161D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C73951C" w14:textId="5DC1D0A5" w:rsidR="00372A62" w:rsidRPr="00A361FB"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3005CBA9" w14:textId="1EBAC945" w:rsidR="00043547" w:rsidRPr="00043547" w:rsidRDefault="006341FE" w:rsidP="00460207">
      <w:pPr>
        <w:pStyle w:val="Heading1"/>
        <w:jc w:val="both"/>
        <w:rPr>
          <w:lang w:eastAsia="zh-CN"/>
        </w:rPr>
      </w:pPr>
      <w:r w:rsidRPr="00785E35">
        <w:rPr>
          <w:lang w:eastAsia="zh-CN"/>
        </w:rPr>
        <w:t>Conclusions</w:t>
      </w:r>
      <w:bookmarkEnd w:id="5"/>
      <w:bookmarkEnd w:id="6"/>
      <w:bookmarkEnd w:id="7"/>
      <w:bookmarkEnd w:id="8"/>
      <w:bookmarkEnd w:id="9"/>
      <w:bookmarkEnd w:id="10"/>
      <w:bookmarkEnd w:id="11"/>
      <w:bookmarkEnd w:id="12"/>
      <w:bookmarkEnd w:id="13"/>
      <w:bookmarkEnd w:id="14"/>
      <w:bookmarkEnd w:id="15"/>
      <w:bookmarkEnd w:id="16"/>
      <w:bookmarkEnd w:id="17"/>
    </w:p>
    <w:p w14:paraId="0B6835FF" w14:textId="77777777" w:rsidR="00384DDC" w:rsidRPr="00AA7BEA" w:rsidRDefault="00384DDC" w:rsidP="00384DDC">
      <w:pPr>
        <w:spacing w:after="0"/>
        <w:jc w:val="both"/>
        <w:rPr>
          <w:b/>
          <w:iCs/>
          <w:lang w:val="en-GB" w:eastAsia="ko-KR"/>
        </w:rPr>
      </w:pPr>
      <w:r w:rsidRPr="00AA7BEA">
        <w:rPr>
          <w:rFonts w:eastAsia="Batang"/>
          <w:b/>
          <w:u w:val="single"/>
          <w:lang w:val="en-GB"/>
        </w:rPr>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37EC22B9" w14:textId="77777777" w:rsidR="00384DDC" w:rsidRPr="00AA7BEA" w:rsidRDefault="00384DDC" w:rsidP="00384DDC">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78FCD7B0"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16EB7BE4"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2FCA488" w14:textId="77777777" w:rsidR="00384DDC" w:rsidRPr="00356C25" w:rsidRDefault="00384DDC" w:rsidP="00384DDC">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lastRenderedPageBreak/>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1140D2EC" w14:textId="77777777" w:rsidR="00384DDC" w:rsidRPr="006A14B1" w:rsidRDefault="00384DDC" w:rsidP="00384DDC">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7EE84F38"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 xml:space="preserve">value as PDCCH </w:t>
      </w:r>
      <w:proofErr w:type="gramStart"/>
      <w:r>
        <w:rPr>
          <w:rFonts w:ascii="Times New Roman" w:eastAsiaTheme="minorEastAsia" w:hAnsi="Times New Roman" w:hint="eastAsia"/>
          <w:b/>
          <w:sz w:val="20"/>
          <w:szCs w:val="20"/>
          <w:lang w:val="en-GB" w:eastAsia="zh-CN"/>
        </w:rPr>
        <w:t>order;</w:t>
      </w:r>
      <w:proofErr w:type="gramEnd"/>
    </w:p>
    <w:p w14:paraId="31340CFB"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4E2D9EB" w14:textId="77777777" w:rsidR="00384DDC" w:rsidRPr="00AA7BEA" w:rsidRDefault="00384DDC" w:rsidP="00384DDC">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1E687B67" w14:textId="77777777" w:rsidR="00546C99" w:rsidRPr="00384DDC" w:rsidRDefault="00546C99" w:rsidP="00F354F1">
      <w:pPr>
        <w:widowControl w:val="0"/>
        <w:contextualSpacing/>
        <w:rPr>
          <w:rFonts w:eastAsia="Microsoft YaHei"/>
          <w:b/>
          <w:bCs/>
          <w:u w:val="single"/>
          <w:lang w:val="en-GB"/>
        </w:rPr>
      </w:pPr>
    </w:p>
    <w:p w14:paraId="4050B39A" w14:textId="027FB888" w:rsidR="00F354F1" w:rsidRPr="00332121" w:rsidRDefault="00F354F1" w:rsidP="00F354F1">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384DDC">
        <w:rPr>
          <w:rFonts w:eastAsia="Microsoft YaHei" w:hint="eastAsia"/>
          <w:b/>
          <w:bCs/>
          <w:u w:val="single"/>
          <w:lang w:eastAsia="zh-CN"/>
        </w:rPr>
        <w:t>2</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7306F78E"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D53EFE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482771B8"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C4282FA"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0EA7703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488894B8" w14:textId="77777777" w:rsidR="00F354F1" w:rsidRPr="00332121" w:rsidRDefault="00F354F1" w:rsidP="00BE691D">
      <w:pPr>
        <w:pStyle w:val="ListParagraph"/>
        <w:widowControl w:val="0"/>
        <w:numPr>
          <w:ilvl w:val="0"/>
          <w:numId w:val="35"/>
        </w:numPr>
        <w:autoSpaceDE w:val="0"/>
        <w:autoSpaceDN w:val="0"/>
        <w:adjustRightInd w:val="0"/>
        <w:spacing w:after="180"/>
        <w:ind w:left="765" w:hanging="357"/>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4099BEB" w14:textId="3D3D4E46"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733EF3FF" w14:textId="373C8866" w:rsidR="00EF54AD" w:rsidRPr="002F3028" w:rsidRDefault="00C82ABF" w:rsidP="00BE691D">
      <w:pPr>
        <w:pStyle w:val="References0"/>
        <w:numPr>
          <w:ilvl w:val="0"/>
          <w:numId w:val="40"/>
        </w:numPr>
        <w:autoSpaceDE/>
        <w:autoSpaceDN/>
        <w:snapToGrid/>
        <w:spacing w:after="80" w:line="256" w:lineRule="auto"/>
        <w:rPr>
          <w:szCs w:val="20"/>
          <w:lang w:val="en-GB"/>
        </w:rPr>
      </w:pPr>
      <w:bookmarkStart w:id="22" w:name="_Ref101732775"/>
      <w:bookmarkEnd w:id="19"/>
      <w:bookmarkEnd w:id="20"/>
      <w:bookmarkEnd w:id="21"/>
      <w:r w:rsidRPr="002F3028">
        <w:rPr>
          <w:szCs w:val="20"/>
          <w:lang w:val="en-GB"/>
        </w:rPr>
        <w:t>R4-2321728</w:t>
      </w:r>
      <w:r w:rsidR="00EF54AD" w:rsidRPr="002F3028">
        <w:rPr>
          <w:szCs w:val="20"/>
          <w:lang w:val="en-GB"/>
        </w:rPr>
        <w:t>, “</w:t>
      </w:r>
      <w:r w:rsidRPr="002F3028">
        <w:rPr>
          <w:szCs w:val="20"/>
          <w:lang w:val="en-GB"/>
        </w:rPr>
        <w:t>Reply LS on coherence between PUSCH and 8-ports SRS with partial dropping</w:t>
      </w:r>
      <w:r w:rsidR="00EF54AD" w:rsidRPr="002F3028">
        <w:rPr>
          <w:szCs w:val="20"/>
          <w:lang w:val="en-GB"/>
        </w:rPr>
        <w:t xml:space="preserve">,” </w:t>
      </w:r>
      <w:r w:rsidRPr="002F3028">
        <w:rPr>
          <w:szCs w:val="20"/>
          <w:lang w:val="en-GB"/>
        </w:rPr>
        <w:t>3GPP TSG-RAN4 Meeting #109</w:t>
      </w:r>
      <w:r w:rsidR="00EF54AD" w:rsidRPr="002F3028">
        <w:rPr>
          <w:szCs w:val="20"/>
          <w:lang w:val="en-GB"/>
        </w:rPr>
        <w:t xml:space="preserve">, </w:t>
      </w:r>
      <w:bookmarkEnd w:id="22"/>
      <w:r w:rsidRPr="002F3028">
        <w:rPr>
          <w:szCs w:val="20"/>
          <w:lang w:val="en-GB"/>
        </w:rPr>
        <w:t>Chicago, United States, 13th Nov 2023 - 17th Nov 2023</w:t>
      </w:r>
      <w:r w:rsidR="00043FBF" w:rsidRPr="002F3028">
        <w:rPr>
          <w:szCs w:val="20"/>
          <w:lang w:val="en-GB"/>
        </w:rPr>
        <w:t>.</w:t>
      </w:r>
    </w:p>
    <w:p w14:paraId="2E6919D7" w14:textId="788C5189" w:rsidR="003264C6" w:rsidRPr="0006018E" w:rsidRDefault="006F755C" w:rsidP="00BE691D">
      <w:pPr>
        <w:pStyle w:val="References0"/>
        <w:numPr>
          <w:ilvl w:val="0"/>
          <w:numId w:val="40"/>
        </w:numPr>
        <w:autoSpaceDE/>
        <w:autoSpaceDN/>
        <w:snapToGrid/>
        <w:spacing w:before="60" w:after="80" w:line="256" w:lineRule="auto"/>
      </w:pPr>
      <w:bookmarkStart w:id="23" w:name="_Ref158633611"/>
      <w:r w:rsidRPr="003264C6">
        <w:rPr>
          <w:szCs w:val="20"/>
          <w:lang w:val="en-GB"/>
        </w:rPr>
        <w:t xml:space="preserve">Chairman’s Notes RAN1#115, </w:t>
      </w:r>
      <w:r w:rsidRPr="003264C6">
        <w:rPr>
          <w:szCs w:val="20"/>
          <w:lang w:val="en-GB" w:eastAsia="zh-CN"/>
        </w:rPr>
        <w:t>Nov. 13</w:t>
      </w:r>
      <w:r w:rsidRPr="003264C6">
        <w:rPr>
          <w:szCs w:val="20"/>
          <w:vertAlign w:val="superscript"/>
          <w:lang w:val="en-GB" w:eastAsia="zh-CN"/>
        </w:rPr>
        <w:t>th</w:t>
      </w:r>
      <w:r w:rsidRPr="003264C6">
        <w:rPr>
          <w:szCs w:val="20"/>
          <w:lang w:val="en-GB" w:eastAsia="zh-CN"/>
        </w:rPr>
        <w:t xml:space="preserve"> – 17</w:t>
      </w:r>
      <w:r w:rsidRPr="003264C6">
        <w:rPr>
          <w:szCs w:val="20"/>
          <w:vertAlign w:val="superscript"/>
          <w:lang w:val="en-GB" w:eastAsia="zh-CN"/>
        </w:rPr>
        <w:t>th</w:t>
      </w:r>
      <w:r w:rsidRPr="003264C6">
        <w:rPr>
          <w:szCs w:val="20"/>
          <w:lang w:val="en-GB"/>
        </w:rPr>
        <w:t>, 2023</w:t>
      </w:r>
      <w:bookmarkEnd w:id="23"/>
    </w:p>
    <w:p w14:paraId="11111C28" w14:textId="77777777" w:rsidR="003264C6" w:rsidRDefault="003264C6" w:rsidP="00BE691D">
      <w:pPr>
        <w:pStyle w:val="References0"/>
        <w:numPr>
          <w:ilvl w:val="0"/>
          <w:numId w:val="40"/>
        </w:numPr>
        <w:autoSpaceDE/>
        <w:autoSpaceDN/>
        <w:snapToGrid/>
        <w:spacing w:before="60"/>
      </w:pPr>
      <w:bookmarkStart w:id="24" w:name="_Ref149831043"/>
      <w:bookmarkStart w:id="25" w:name="_Ref152574539"/>
      <w:r>
        <w:rPr>
          <w:szCs w:val="20"/>
          <w:lang w:val="en-GB"/>
        </w:rPr>
        <w:t xml:space="preserve">Chairman’s Notes RAN1#114bis, </w:t>
      </w:r>
      <w:r>
        <w:rPr>
          <w:szCs w:val="20"/>
          <w:lang w:val="en-GB" w:eastAsia="zh-CN"/>
        </w:rPr>
        <w:t>Oct.</w:t>
      </w:r>
      <w:r w:rsidRPr="006511BB">
        <w:rPr>
          <w:szCs w:val="20"/>
          <w:lang w:val="en-GB" w:eastAsia="zh-CN"/>
        </w:rPr>
        <w:t xml:space="preserve"> </w:t>
      </w:r>
      <w:r>
        <w:rPr>
          <w:szCs w:val="20"/>
          <w:lang w:val="en-GB" w:eastAsia="zh-CN"/>
        </w:rPr>
        <w:t>9</w:t>
      </w:r>
      <w:r w:rsidRPr="00242D2D">
        <w:rPr>
          <w:szCs w:val="20"/>
          <w:vertAlign w:val="superscript"/>
          <w:lang w:val="en-GB" w:eastAsia="zh-CN"/>
        </w:rPr>
        <w:t>th</w:t>
      </w:r>
      <w:r w:rsidRPr="006511BB">
        <w:rPr>
          <w:szCs w:val="20"/>
          <w:lang w:val="en-GB" w:eastAsia="zh-CN"/>
        </w:rPr>
        <w:t xml:space="preserve"> – </w:t>
      </w:r>
      <w:r>
        <w:rPr>
          <w:szCs w:val="20"/>
          <w:lang w:val="en-GB" w:eastAsia="zh-CN"/>
        </w:rPr>
        <w:t>13</w:t>
      </w:r>
      <w:r w:rsidRPr="006802AA">
        <w:rPr>
          <w:szCs w:val="20"/>
          <w:vertAlign w:val="superscript"/>
          <w:lang w:val="en-GB" w:eastAsia="zh-CN"/>
        </w:rPr>
        <w:t>th</w:t>
      </w:r>
      <w:r>
        <w:rPr>
          <w:szCs w:val="20"/>
          <w:lang w:val="en-GB"/>
        </w:rPr>
        <w:t>, 2023</w:t>
      </w:r>
      <w:bookmarkEnd w:id="24"/>
    </w:p>
    <w:p w14:paraId="5871F635" w14:textId="77777777" w:rsidR="003264C6" w:rsidRPr="009A5202" w:rsidRDefault="003264C6" w:rsidP="00BE691D">
      <w:pPr>
        <w:pStyle w:val="References0"/>
        <w:numPr>
          <w:ilvl w:val="0"/>
          <w:numId w:val="40"/>
        </w:numPr>
        <w:autoSpaceDE/>
        <w:autoSpaceDN/>
        <w:snapToGrid/>
        <w:spacing w:before="60"/>
      </w:pPr>
      <w:bookmarkStart w:id="26" w:name="_Ref149854364"/>
      <w:r>
        <w:rPr>
          <w:szCs w:val="20"/>
          <w:lang w:val="en-GB"/>
        </w:rPr>
        <w:t>Chairman’s Notes RAN1#96bis</w:t>
      </w:r>
      <w:r>
        <w:t>,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26"/>
    </w:p>
    <w:p w14:paraId="2737BAC7" w14:textId="03F8C9A2" w:rsidR="005D6017" w:rsidRPr="00CB7335" w:rsidRDefault="003264C6" w:rsidP="00BE691D">
      <w:pPr>
        <w:pStyle w:val="References0"/>
        <w:numPr>
          <w:ilvl w:val="0"/>
          <w:numId w:val="40"/>
        </w:numPr>
        <w:autoSpaceDE/>
        <w:autoSpaceDN/>
        <w:snapToGrid/>
        <w:spacing w:before="60"/>
        <w:rPr>
          <w:lang w:val="en-GB"/>
        </w:rPr>
      </w:pPr>
      <w:bookmarkStart w:id="27" w:name="_Ref149853539"/>
      <w:bookmarkEnd w:id="25"/>
      <w:r w:rsidRPr="00F04C91">
        <w:t>R1-1904988</w:t>
      </w:r>
      <w:r>
        <w:t xml:space="preserve">, </w:t>
      </w:r>
      <w:r w:rsidRPr="008D1DC9">
        <w:t>Clarification of Pc ratio</w:t>
      </w:r>
      <w:r>
        <w:t>, Qualcomm, RAN1#96bis,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27"/>
    </w:p>
    <w:p w14:paraId="59A988E0" w14:textId="77777777" w:rsidR="00BE53BF" w:rsidRPr="00EF54AD" w:rsidRDefault="00BE53BF" w:rsidP="00CD736C">
      <w:pPr>
        <w:pStyle w:val="References0"/>
        <w:autoSpaceDE/>
        <w:autoSpaceDN/>
        <w:snapToGrid/>
        <w:spacing w:after="80" w:line="256" w:lineRule="auto"/>
        <w:rPr>
          <w:szCs w:val="20"/>
        </w:rPr>
      </w:pPr>
    </w:p>
    <w:sectPr w:rsidR="00BE53BF" w:rsidRPr="00EF54AD" w:rsidSect="00942BC9">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1050A" w14:textId="77777777" w:rsidR="00942BC9" w:rsidRDefault="00942BC9">
      <w:r>
        <w:separator/>
      </w:r>
    </w:p>
  </w:endnote>
  <w:endnote w:type="continuationSeparator" w:id="0">
    <w:p w14:paraId="34E6E8D8" w14:textId="77777777" w:rsidR="00942BC9" w:rsidRDefault="00942BC9">
      <w:r>
        <w:continuationSeparator/>
      </w:r>
    </w:p>
  </w:endnote>
  <w:endnote w:type="continuationNotice" w:id="1">
    <w:p w14:paraId="48B287AB" w14:textId="77777777" w:rsidR="00942BC9" w:rsidRDefault="0094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DAF25" w14:textId="77777777" w:rsidR="00942BC9" w:rsidRDefault="00942BC9">
      <w:r>
        <w:separator/>
      </w:r>
    </w:p>
  </w:footnote>
  <w:footnote w:type="continuationSeparator" w:id="0">
    <w:p w14:paraId="5AAA8FB1" w14:textId="77777777" w:rsidR="00942BC9" w:rsidRDefault="00942BC9">
      <w:r>
        <w:continuationSeparator/>
      </w:r>
    </w:p>
  </w:footnote>
  <w:footnote w:type="continuationNotice" w:id="1">
    <w:p w14:paraId="1DA7578B" w14:textId="77777777" w:rsidR="00942BC9" w:rsidRDefault="0094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D2E38"/>
    <w:multiLevelType w:val="hybridMultilevel"/>
    <w:tmpl w:val="94EA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singleLevel"/>
    <w:tmpl w:val="759E93C2"/>
    <w:styleLink w:val="StyleBulleted"/>
    <w:lvl w:ilvl="0">
      <w:start w:val="1"/>
      <w:numFmt w:val="bullet"/>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AC17141"/>
    <w:multiLevelType w:val="hybridMultilevel"/>
    <w:tmpl w:val="37D20496"/>
    <w:lvl w:ilvl="0" w:tplc="8EB66C7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C96A38"/>
    <w:multiLevelType w:val="hybridMultilevel"/>
    <w:tmpl w:val="7A72C568"/>
    <w:lvl w:ilvl="0" w:tplc="492686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1"/>
  </w:num>
  <w:num w:numId="2" w16cid:durableId="1325670278">
    <w:abstractNumId w:val="4"/>
  </w:num>
  <w:num w:numId="3" w16cid:durableId="2064333181">
    <w:abstractNumId w:val="24"/>
  </w:num>
  <w:num w:numId="4" w16cid:durableId="1621255667">
    <w:abstractNumId w:val="42"/>
  </w:num>
  <w:num w:numId="5" w16cid:durableId="1653019190">
    <w:abstractNumId w:val="35"/>
  </w:num>
  <w:num w:numId="6" w16cid:durableId="1542858873">
    <w:abstractNumId w:val="6"/>
  </w:num>
  <w:num w:numId="7" w16cid:durableId="1995716962">
    <w:abstractNumId w:val="46"/>
  </w:num>
  <w:num w:numId="8" w16cid:durableId="487134434">
    <w:abstractNumId w:val="13"/>
  </w:num>
  <w:num w:numId="9" w16cid:durableId="2084716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319753">
    <w:abstractNumId w:val="37"/>
  </w:num>
  <w:num w:numId="11" w16cid:durableId="1154375959">
    <w:abstractNumId w:val="8"/>
  </w:num>
  <w:num w:numId="12" w16cid:durableId="1979988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700191">
    <w:abstractNumId w:val="7"/>
  </w:num>
  <w:num w:numId="14" w16cid:durableId="1653409977">
    <w:abstractNumId w:val="20"/>
  </w:num>
  <w:num w:numId="15" w16cid:durableId="557209307">
    <w:abstractNumId w:val="0"/>
    <w:lvlOverride w:ilvl="0">
      <w:startOverride w:val="1"/>
    </w:lvlOverride>
  </w:num>
  <w:num w:numId="16" w16cid:durableId="127018978">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66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461129">
    <w:abstractNumId w:val="2"/>
  </w:num>
  <w:num w:numId="19" w16cid:durableId="1870415521">
    <w:abstractNumId w:val="15"/>
  </w:num>
  <w:num w:numId="20" w16cid:durableId="1556042644">
    <w:abstractNumId w:val="33"/>
  </w:num>
  <w:num w:numId="21" w16cid:durableId="699746141">
    <w:abstractNumId w:val="41"/>
  </w:num>
  <w:num w:numId="22" w16cid:durableId="1960529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168785">
    <w:abstractNumId w:val="45"/>
  </w:num>
  <w:num w:numId="24" w16cid:durableId="1502812275">
    <w:abstractNumId w:val="40"/>
  </w:num>
  <w:num w:numId="25" w16cid:durableId="1017079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287136">
    <w:abstractNumId w:val="12"/>
  </w:num>
  <w:num w:numId="27" w16cid:durableId="729768008">
    <w:abstractNumId w:val="3"/>
  </w:num>
  <w:num w:numId="28" w16cid:durableId="2058233641">
    <w:abstractNumId w:val="38"/>
  </w:num>
  <w:num w:numId="29" w16cid:durableId="548372172">
    <w:abstractNumId w:val="28"/>
    <w:lvlOverride w:ilvl="0">
      <w:startOverride w:val="1"/>
    </w:lvlOverride>
  </w:num>
  <w:num w:numId="30" w16cid:durableId="672680384">
    <w:abstractNumId w:val="25"/>
    <w:lvlOverride w:ilvl="0">
      <w:startOverride w:val="1"/>
    </w:lvlOverride>
    <w:lvlOverride w:ilvl="1"/>
    <w:lvlOverride w:ilvl="2"/>
    <w:lvlOverride w:ilvl="3"/>
    <w:lvlOverride w:ilvl="4"/>
    <w:lvlOverride w:ilvl="5"/>
    <w:lvlOverride w:ilvl="6"/>
    <w:lvlOverride w:ilvl="7"/>
    <w:lvlOverride w:ilvl="8"/>
  </w:num>
  <w:num w:numId="31" w16cid:durableId="1211653787">
    <w:abstractNumId w:val="16"/>
  </w:num>
  <w:num w:numId="32" w16cid:durableId="1822426039">
    <w:abstractNumId w:val="44"/>
  </w:num>
  <w:num w:numId="33" w16cid:durableId="1321352122">
    <w:abstractNumId w:val="43"/>
  </w:num>
  <w:num w:numId="34" w16cid:durableId="499933485">
    <w:abstractNumId w:val="17"/>
  </w:num>
  <w:num w:numId="35" w16cid:durableId="1209997013">
    <w:abstractNumId w:val="9"/>
  </w:num>
  <w:num w:numId="36" w16cid:durableId="662971719">
    <w:abstractNumId w:val="29"/>
  </w:num>
  <w:num w:numId="37" w16cid:durableId="1131287847">
    <w:abstractNumId w:val="14"/>
  </w:num>
  <w:num w:numId="38" w16cid:durableId="477847335">
    <w:abstractNumId w:val="31"/>
  </w:num>
  <w:num w:numId="39" w16cid:durableId="1384864422">
    <w:abstractNumId w:val="18"/>
  </w:num>
  <w:num w:numId="40" w16cid:durableId="1294362483">
    <w:abstractNumId w:val="34"/>
  </w:num>
  <w:num w:numId="41" w16cid:durableId="1541359462">
    <w:abstractNumId w:val="39"/>
  </w:num>
  <w:num w:numId="42" w16cid:durableId="1710883695">
    <w:abstractNumId w:val="10"/>
  </w:num>
  <w:num w:numId="43" w16cid:durableId="1428884246">
    <w:abstractNumId w:val="5"/>
  </w:num>
  <w:num w:numId="44" w16cid:durableId="1395739964">
    <w:abstractNumId w:val="30"/>
  </w:num>
  <w:num w:numId="45" w16cid:durableId="562302736">
    <w:abstractNumId w:val="1"/>
  </w:num>
  <w:num w:numId="46" w16cid:durableId="1951624274">
    <w:abstractNumId w:val="32"/>
  </w:num>
  <w:num w:numId="47" w16cid:durableId="1213468842">
    <w:abstractNumId w:val="26"/>
  </w:num>
  <w:num w:numId="48" w16cid:durableId="1744065634">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972"/>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348"/>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278"/>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325"/>
    <w:rsid w:val="000C65B6"/>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B9A"/>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67DCA"/>
    <w:rsid w:val="00170397"/>
    <w:rsid w:val="001703B3"/>
    <w:rsid w:val="00170482"/>
    <w:rsid w:val="001706E4"/>
    <w:rsid w:val="001706E7"/>
    <w:rsid w:val="001708D0"/>
    <w:rsid w:val="00170E05"/>
    <w:rsid w:val="00171063"/>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01D"/>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C88"/>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6A8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BDE"/>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6DA7"/>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9AB"/>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11"/>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7C8"/>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5E0A"/>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028"/>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5A1"/>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4C6"/>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1"/>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73C"/>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2"/>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163D"/>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DDC"/>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CC8"/>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6EF1"/>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B0D"/>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BD2"/>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3FBE"/>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6F0"/>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1D49"/>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5F7"/>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1A6"/>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C1"/>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DF1"/>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66"/>
    <w:rsid w:val="004A51FA"/>
    <w:rsid w:val="004A5270"/>
    <w:rsid w:val="004A54DA"/>
    <w:rsid w:val="004A57FC"/>
    <w:rsid w:val="004A58C7"/>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605"/>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53B"/>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AE3"/>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369"/>
    <w:rsid w:val="00514586"/>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C99"/>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270"/>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33A"/>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38"/>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8F0"/>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BF3"/>
    <w:rsid w:val="00651FA0"/>
    <w:rsid w:val="0065208F"/>
    <w:rsid w:val="00652D4B"/>
    <w:rsid w:val="00653217"/>
    <w:rsid w:val="00653273"/>
    <w:rsid w:val="00653433"/>
    <w:rsid w:val="006538D5"/>
    <w:rsid w:val="00653CCF"/>
    <w:rsid w:val="00653FED"/>
    <w:rsid w:val="0065424F"/>
    <w:rsid w:val="006544F6"/>
    <w:rsid w:val="00654990"/>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AE1"/>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7A9"/>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7F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2EF3"/>
    <w:rsid w:val="006A3227"/>
    <w:rsid w:val="006A3396"/>
    <w:rsid w:val="006A34A1"/>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61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84B"/>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1D6"/>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55C"/>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4AA"/>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751"/>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430"/>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6CFF"/>
    <w:rsid w:val="007273EC"/>
    <w:rsid w:val="007273FE"/>
    <w:rsid w:val="00727615"/>
    <w:rsid w:val="007279F1"/>
    <w:rsid w:val="00727A88"/>
    <w:rsid w:val="00727C99"/>
    <w:rsid w:val="00727CA3"/>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7BB"/>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0B0"/>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034"/>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28F"/>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AF7"/>
    <w:rsid w:val="007B0CB5"/>
    <w:rsid w:val="007B0F66"/>
    <w:rsid w:val="007B1061"/>
    <w:rsid w:val="007B146F"/>
    <w:rsid w:val="007B1648"/>
    <w:rsid w:val="007B1DA7"/>
    <w:rsid w:val="007B1F9A"/>
    <w:rsid w:val="007B2074"/>
    <w:rsid w:val="007B20E6"/>
    <w:rsid w:val="007B2321"/>
    <w:rsid w:val="007B2546"/>
    <w:rsid w:val="007B2638"/>
    <w:rsid w:val="007B269A"/>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726"/>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8E"/>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AAB"/>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63F"/>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4C81"/>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3F4"/>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2F9E"/>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7B9"/>
    <w:rsid w:val="008829DC"/>
    <w:rsid w:val="00882BB1"/>
    <w:rsid w:val="00883004"/>
    <w:rsid w:val="00883120"/>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0DE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B47"/>
    <w:rsid w:val="00916E01"/>
    <w:rsid w:val="00917E7F"/>
    <w:rsid w:val="0092018C"/>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6D1"/>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BC9"/>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5E"/>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A7B"/>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A2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6F1"/>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D13"/>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1FB"/>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0D"/>
    <w:rsid w:val="00A469C6"/>
    <w:rsid w:val="00A46AE4"/>
    <w:rsid w:val="00A46FAD"/>
    <w:rsid w:val="00A47B4B"/>
    <w:rsid w:val="00A47B6E"/>
    <w:rsid w:val="00A501DB"/>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4A6"/>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33D"/>
    <w:rsid w:val="00AA147A"/>
    <w:rsid w:val="00AA158B"/>
    <w:rsid w:val="00AA1740"/>
    <w:rsid w:val="00AA18D8"/>
    <w:rsid w:val="00AA1A01"/>
    <w:rsid w:val="00AA1D12"/>
    <w:rsid w:val="00AA1D67"/>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BEA"/>
    <w:rsid w:val="00AA7C4F"/>
    <w:rsid w:val="00AB001C"/>
    <w:rsid w:val="00AB0189"/>
    <w:rsid w:val="00AB02C8"/>
    <w:rsid w:val="00AB03ED"/>
    <w:rsid w:val="00AB04A7"/>
    <w:rsid w:val="00AB0579"/>
    <w:rsid w:val="00AB05BC"/>
    <w:rsid w:val="00AB0673"/>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8B"/>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66"/>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674"/>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C7A"/>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2FB"/>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691D"/>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BA"/>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575"/>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2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49C"/>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5C2"/>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BF"/>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335"/>
    <w:rsid w:val="00CB74B7"/>
    <w:rsid w:val="00CB74FA"/>
    <w:rsid w:val="00CB7648"/>
    <w:rsid w:val="00CB79A4"/>
    <w:rsid w:val="00CB7B6B"/>
    <w:rsid w:val="00CB7CDC"/>
    <w:rsid w:val="00CB7CF2"/>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9AC"/>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44CD"/>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B21"/>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5A2"/>
    <w:rsid w:val="00D46688"/>
    <w:rsid w:val="00D466E5"/>
    <w:rsid w:val="00D467C7"/>
    <w:rsid w:val="00D4688E"/>
    <w:rsid w:val="00D46A8D"/>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A81"/>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0F"/>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248"/>
    <w:rsid w:val="00D7643F"/>
    <w:rsid w:val="00D7649D"/>
    <w:rsid w:val="00D769F0"/>
    <w:rsid w:val="00D76C50"/>
    <w:rsid w:val="00D76D94"/>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7D6"/>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09D"/>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C3"/>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43B"/>
    <w:rsid w:val="00E62AF2"/>
    <w:rsid w:val="00E62C6B"/>
    <w:rsid w:val="00E62DDA"/>
    <w:rsid w:val="00E630F7"/>
    <w:rsid w:val="00E6324D"/>
    <w:rsid w:val="00E6340C"/>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58"/>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610"/>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005"/>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1A5"/>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4F1"/>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5A"/>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103"/>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4CFF"/>
    <w:rsid w:val="00F65920"/>
    <w:rsid w:val="00F65961"/>
    <w:rsid w:val="00F65A69"/>
    <w:rsid w:val="00F65B9D"/>
    <w:rsid w:val="00F65D3D"/>
    <w:rsid w:val="00F65E8A"/>
    <w:rsid w:val="00F65E91"/>
    <w:rsid w:val="00F660B8"/>
    <w:rsid w:val="00F6617D"/>
    <w:rsid w:val="00F663AD"/>
    <w:rsid w:val="00F66596"/>
    <w:rsid w:val="00F66617"/>
    <w:rsid w:val="00F666FA"/>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D08"/>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4FE"/>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0ACA"/>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92E"/>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371"/>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C666D29-8544-4260-A9FA-99297DA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0">
    <w:name w:val="References"/>
    <w:basedOn w:val="Normal"/>
    <w:qFormat/>
    <w:rsid w:val="00F00FF1"/>
    <w:p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tabs>
        <w:tab w:val="num" w:pos="1843"/>
      </w:tabs>
      <w:spacing w:after="120"/>
      <w:ind w:left="1843" w:hanging="425"/>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4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7"/>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5"/>
      </w:numPr>
    </w:pPr>
  </w:style>
  <w:style w:type="numbering" w:customStyle="1" w:styleId="StyleBulletedSymbolsymbolLeft025Hanging0251">
    <w:name w:val="Style Bulleted Symbol (symbol) Left:  0.25&quot; Hanging:  0.25&quot;1"/>
    <w:basedOn w:val="NoList"/>
    <w:rsid w:val="00214F7F"/>
    <w:pPr>
      <w:numPr>
        <w:numId w:val="6"/>
      </w:numPr>
    </w:pPr>
  </w:style>
  <w:style w:type="numbering" w:customStyle="1" w:styleId="StyleBulletedSymbolsymbolLeft025Hanging0252">
    <w:name w:val="Style Bulleted Symbol (symbol) Left:  0.25&quot; Hanging:  0.25&quot;2"/>
    <w:basedOn w:val="NoList"/>
    <w:rsid w:val="00214F7F"/>
    <w:pPr>
      <w:numPr>
        <w:numId w:val="48"/>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9"/>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0"/>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2"/>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3"/>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4"/>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5"/>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6"/>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17"/>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18"/>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19"/>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0"/>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1"/>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2"/>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3"/>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4"/>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5"/>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6"/>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27"/>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28"/>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
    <w:name w:val="references"/>
    <w:uiPriority w:val="99"/>
    <w:qFormat/>
    <w:rsid w:val="00214F7F"/>
    <w:pPr>
      <w:numPr>
        <w:numId w:val="29"/>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0"/>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1"/>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2"/>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B4Char">
    <w:name w:val="B4 Char"/>
    <w:link w:val="B4"/>
    <w:qFormat/>
    <w:rsid w:val="00BE69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HR33RHYHUWRF-507899316-27471</_dlc_DocId>
    <_dlc_DocIdUrl xmlns="ca125759-a0e7-4469-93e0-e34bba23bda5">
      <Url>https://qualcomm.sharepoint.com/teams/pentari/_layouts/15/DocIdRedir.aspx?ID=HR33RHYHUWRF-507899316-27471</Url>
      <Description>HR33RHYHUWRF-507899316-27471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57A9BB-9C9F-4808-B35C-AE7DCB67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2975</Words>
  <Characters>15568</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Shaozhen Guo</cp:lastModifiedBy>
  <cp:revision>20</cp:revision>
  <cp:lastPrinted>2018-02-15T07:29:00Z</cp:lastPrinted>
  <dcterms:created xsi:type="dcterms:W3CDTF">2024-05-08T05:46:00Z</dcterms:created>
  <dcterms:modified xsi:type="dcterms:W3CDTF">2024-08-09T10:40:00Z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0f53a22b-e50f-4851-9358-5e77131a82fe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